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600" w:rsidRDefault="00155600" w:rsidP="00116FE4">
      <w:pPr>
        <w:rPr>
          <w:rFonts w:ascii="Times New Roman" w:hAnsi="Times New Roman" w:cs="Times New Roman"/>
        </w:rPr>
      </w:pPr>
    </w:p>
    <w:p w:rsidR="000D4612" w:rsidRPr="000D4D88" w:rsidRDefault="000D4612" w:rsidP="000D4612">
      <w:pPr>
        <w:rPr>
          <w:rFonts w:ascii="Arial" w:hAnsi="Arial"/>
          <w:lang w:val="en-US"/>
        </w:rPr>
      </w:pPr>
      <w:r w:rsidRPr="000D4D88">
        <w:rPr>
          <w:rFonts w:ascii="Arial" w:hAnsi="Arial"/>
          <w:lang w:val="en-US"/>
        </w:rPr>
        <w:t xml:space="preserve">*Corresponding author: </w:t>
      </w:r>
    </w:p>
    <w:p w:rsidR="000D4612" w:rsidRPr="00BB0A7D" w:rsidRDefault="000D4612" w:rsidP="000D4612">
      <w:pPr>
        <w:rPr>
          <w:rFonts w:ascii="Arial" w:hAnsi="Arial"/>
          <w:lang w:val="en-US"/>
        </w:rPr>
      </w:pPr>
      <w:r w:rsidRPr="00BB0A7D">
        <w:rPr>
          <w:rFonts w:ascii="Arial" w:hAnsi="Arial"/>
          <w:lang w:val="en-US"/>
        </w:rPr>
        <w:t>Dr Rada Novakovic</w:t>
      </w:r>
      <w:r w:rsidRPr="00BB0A7D">
        <w:rPr>
          <w:rFonts w:ascii="Arial" w:hAnsi="Arial"/>
          <w:lang w:val="en-US"/>
        </w:rPr>
        <w:tab/>
      </w:r>
      <w:r w:rsidRPr="00BB0A7D">
        <w:rPr>
          <w:rFonts w:ascii="Arial" w:hAnsi="Arial"/>
          <w:lang w:val="en-US"/>
        </w:rPr>
        <w:tab/>
      </w:r>
      <w:r w:rsidRPr="00BB0A7D">
        <w:rPr>
          <w:rFonts w:ascii="Arial" w:hAnsi="Arial"/>
          <w:lang w:val="en-US"/>
        </w:rPr>
        <w:tab/>
      </w:r>
      <w:r w:rsidRPr="00BB0A7D">
        <w:rPr>
          <w:rFonts w:ascii="Arial" w:hAnsi="Arial"/>
          <w:lang w:val="en-US"/>
        </w:rPr>
        <w:tab/>
      </w:r>
      <w:r w:rsidRPr="00BB0A7D">
        <w:rPr>
          <w:rFonts w:ascii="Arial" w:hAnsi="Arial"/>
          <w:lang w:val="en-US"/>
        </w:rPr>
        <w:tab/>
      </w:r>
      <w:r w:rsidRPr="00BB0A7D">
        <w:rPr>
          <w:rFonts w:ascii="Arial" w:hAnsi="Arial"/>
          <w:lang w:val="en-US"/>
        </w:rPr>
        <w:tab/>
      </w:r>
      <w:r w:rsidRPr="00BB0A7D">
        <w:rPr>
          <w:rFonts w:ascii="Arial" w:hAnsi="Arial"/>
          <w:lang w:val="en-US"/>
        </w:rPr>
        <w:tab/>
      </w:r>
      <w:r w:rsidRPr="00BB0A7D">
        <w:rPr>
          <w:rFonts w:ascii="Arial" w:hAnsi="Arial"/>
          <w:lang w:val="en-US"/>
        </w:rPr>
        <w:tab/>
      </w:r>
      <w:r w:rsidR="000842FB" w:rsidRPr="00BB0A7D">
        <w:rPr>
          <w:rFonts w:ascii="Arial" w:hAnsi="Arial"/>
          <w:lang w:val="en-US"/>
        </w:rPr>
        <w:t xml:space="preserve">Genoa, </w:t>
      </w:r>
      <w:r w:rsidR="00CF09F3">
        <w:rPr>
          <w:rFonts w:ascii="Arial" w:hAnsi="Arial"/>
          <w:lang w:val="en-US"/>
        </w:rPr>
        <w:t>January</w:t>
      </w:r>
      <w:r w:rsidR="00546552" w:rsidRPr="00BB0A7D">
        <w:rPr>
          <w:rFonts w:ascii="Arial" w:hAnsi="Arial"/>
          <w:lang w:val="en-US"/>
        </w:rPr>
        <w:t xml:space="preserve"> </w:t>
      </w:r>
      <w:r w:rsidR="00CF09F3">
        <w:rPr>
          <w:rFonts w:ascii="Arial" w:hAnsi="Arial"/>
          <w:lang w:val="en-US"/>
        </w:rPr>
        <w:t>12</w:t>
      </w:r>
      <w:r w:rsidR="000842FB" w:rsidRPr="00BB0A7D">
        <w:rPr>
          <w:rFonts w:ascii="Arial" w:hAnsi="Arial"/>
          <w:lang w:val="en-US"/>
        </w:rPr>
        <w:t>,</w:t>
      </w:r>
      <w:r w:rsidRPr="00BB0A7D">
        <w:rPr>
          <w:rFonts w:ascii="Arial" w:hAnsi="Arial"/>
          <w:lang w:val="en-US"/>
        </w:rPr>
        <w:t xml:space="preserve"> 201</w:t>
      </w:r>
      <w:r w:rsidR="00CF09F3">
        <w:rPr>
          <w:rFonts w:ascii="Arial" w:hAnsi="Arial"/>
          <w:lang w:val="en-US"/>
        </w:rPr>
        <w:t>8</w:t>
      </w:r>
    </w:p>
    <w:p w:rsidR="000D4612" w:rsidRPr="000D4D88" w:rsidRDefault="000D4612" w:rsidP="000D4612">
      <w:pPr>
        <w:rPr>
          <w:rFonts w:ascii="Arial" w:hAnsi="Arial"/>
          <w:lang w:val="en-US"/>
        </w:rPr>
      </w:pPr>
      <w:r w:rsidRPr="000D4D88">
        <w:rPr>
          <w:rFonts w:ascii="Arial" w:hAnsi="Arial"/>
          <w:lang w:val="en-US"/>
        </w:rPr>
        <w:t>National Research Council (CNR-ICMATE)</w:t>
      </w:r>
    </w:p>
    <w:p w:rsidR="000D4612" w:rsidRPr="000F2E2E" w:rsidRDefault="000D4612" w:rsidP="000D4612">
      <w:pPr>
        <w:rPr>
          <w:rFonts w:ascii="Arial" w:hAnsi="Arial"/>
        </w:rPr>
      </w:pPr>
      <w:r w:rsidRPr="000F2E2E">
        <w:rPr>
          <w:rFonts w:ascii="Arial" w:hAnsi="Arial"/>
        </w:rPr>
        <w:t>Via de Marini, 6</w:t>
      </w:r>
    </w:p>
    <w:p w:rsidR="000D4612" w:rsidRPr="000F2E2E" w:rsidRDefault="000D4612" w:rsidP="000D4612">
      <w:pPr>
        <w:rPr>
          <w:rFonts w:ascii="Arial" w:hAnsi="Arial"/>
        </w:rPr>
      </w:pPr>
      <w:r w:rsidRPr="000F2E2E">
        <w:rPr>
          <w:rFonts w:ascii="Arial" w:hAnsi="Arial"/>
        </w:rPr>
        <w:t>16149 Genoa</w:t>
      </w:r>
    </w:p>
    <w:p w:rsidR="000D4612" w:rsidRPr="000F2E2E" w:rsidRDefault="000D4612" w:rsidP="000D4612">
      <w:pPr>
        <w:rPr>
          <w:rFonts w:ascii="Arial" w:hAnsi="Arial"/>
        </w:rPr>
      </w:pPr>
      <w:r w:rsidRPr="000F2E2E">
        <w:rPr>
          <w:rFonts w:ascii="Arial" w:hAnsi="Arial"/>
        </w:rPr>
        <w:t>Italy</w:t>
      </w:r>
    </w:p>
    <w:p w:rsidR="000D4612" w:rsidRPr="00730699" w:rsidRDefault="000D4612" w:rsidP="000D4612">
      <w:pPr>
        <w:rPr>
          <w:rFonts w:ascii="Arial" w:hAnsi="Arial"/>
          <w:color w:val="0033CC"/>
        </w:rPr>
      </w:pPr>
      <w:r w:rsidRPr="00730699">
        <w:rPr>
          <w:rFonts w:ascii="Arial" w:hAnsi="Arial"/>
        </w:rPr>
        <w:t xml:space="preserve">E-mail: </w:t>
      </w:r>
      <w:r w:rsidRPr="00730699">
        <w:rPr>
          <w:rFonts w:ascii="Arial" w:hAnsi="Arial"/>
          <w:color w:val="0033CC"/>
        </w:rPr>
        <w:t>r</w:t>
      </w:r>
      <w:r w:rsidR="00ED7E6F" w:rsidRPr="00730699">
        <w:rPr>
          <w:rFonts w:ascii="Arial" w:hAnsi="Arial"/>
          <w:color w:val="0033CC"/>
        </w:rPr>
        <w:t>ada</w:t>
      </w:r>
      <w:r w:rsidRPr="00730699">
        <w:rPr>
          <w:rFonts w:ascii="Arial" w:hAnsi="Arial"/>
          <w:color w:val="0033CC"/>
        </w:rPr>
        <w:t>.novakovic@ge.i</w:t>
      </w:r>
      <w:r w:rsidR="00ED7E6F" w:rsidRPr="00730699">
        <w:rPr>
          <w:rFonts w:ascii="Arial" w:hAnsi="Arial"/>
          <w:color w:val="0033CC"/>
        </w:rPr>
        <w:t>cmate</w:t>
      </w:r>
      <w:r w:rsidRPr="00730699">
        <w:rPr>
          <w:rFonts w:ascii="Arial" w:hAnsi="Arial"/>
          <w:color w:val="0033CC"/>
        </w:rPr>
        <w:t>.cnr.it</w:t>
      </w:r>
    </w:p>
    <w:p w:rsidR="000D4612" w:rsidRPr="000D4D88" w:rsidRDefault="000D4612" w:rsidP="000D4612">
      <w:pPr>
        <w:rPr>
          <w:rFonts w:ascii="Arial" w:hAnsi="Arial"/>
          <w:lang w:val="en-US"/>
        </w:rPr>
      </w:pPr>
      <w:r w:rsidRPr="000D4D88">
        <w:rPr>
          <w:rFonts w:ascii="Arial" w:hAnsi="Arial"/>
          <w:lang w:val="en-US"/>
        </w:rPr>
        <w:t>Tel. +39</w:t>
      </w:r>
      <w:r w:rsidR="00ED7E6F" w:rsidRPr="000D4D88">
        <w:rPr>
          <w:rFonts w:ascii="Arial" w:hAnsi="Arial"/>
          <w:lang w:val="en-US"/>
        </w:rPr>
        <w:t>-</w:t>
      </w:r>
      <w:r w:rsidRPr="000D4D88">
        <w:rPr>
          <w:rFonts w:ascii="Arial" w:hAnsi="Arial"/>
          <w:lang w:val="en-US"/>
        </w:rPr>
        <w:t xml:space="preserve">010-6475724 </w:t>
      </w:r>
    </w:p>
    <w:p w:rsidR="000D4612" w:rsidRPr="000D4D88" w:rsidRDefault="000D4612" w:rsidP="000D4612">
      <w:pPr>
        <w:rPr>
          <w:rFonts w:ascii="Arial" w:hAnsi="Arial"/>
          <w:lang w:val="en-US"/>
        </w:rPr>
      </w:pPr>
      <w:r w:rsidRPr="000D4D88">
        <w:rPr>
          <w:rFonts w:ascii="Arial" w:hAnsi="Arial"/>
          <w:lang w:val="en-US"/>
        </w:rPr>
        <w:t>Fax +39</w:t>
      </w:r>
      <w:r w:rsidR="00ED7E6F" w:rsidRPr="000D4D88">
        <w:rPr>
          <w:rFonts w:ascii="Arial" w:hAnsi="Arial"/>
          <w:lang w:val="en-US"/>
        </w:rPr>
        <w:t>-</w:t>
      </w:r>
      <w:r w:rsidRPr="000D4D88">
        <w:rPr>
          <w:rFonts w:ascii="Arial" w:hAnsi="Arial"/>
          <w:lang w:val="en-US"/>
        </w:rPr>
        <w:t>010-6475700</w:t>
      </w:r>
    </w:p>
    <w:p w:rsidR="00047FEE" w:rsidRPr="000D4D88" w:rsidRDefault="00047FEE" w:rsidP="00116FE4">
      <w:pPr>
        <w:rPr>
          <w:rFonts w:ascii="Arial" w:hAnsi="Arial"/>
          <w:lang w:val="en-US"/>
        </w:rPr>
      </w:pPr>
    </w:p>
    <w:p w:rsidR="000D4612" w:rsidRPr="000D4D88" w:rsidRDefault="000D4612" w:rsidP="00116FE4">
      <w:pPr>
        <w:rPr>
          <w:rFonts w:ascii="Arial" w:hAnsi="Arial"/>
          <w:lang w:val="en-US"/>
        </w:rPr>
      </w:pPr>
    </w:p>
    <w:p w:rsidR="00124ABA" w:rsidRDefault="00047FEE" w:rsidP="00116FE4">
      <w:pPr>
        <w:rPr>
          <w:rFonts w:ascii="Arial" w:hAnsi="Arial"/>
          <w:lang w:val="en-US"/>
        </w:rPr>
      </w:pPr>
      <w:r w:rsidRPr="000D4D88">
        <w:rPr>
          <w:rFonts w:ascii="Arial" w:hAnsi="Arial"/>
          <w:lang w:val="en-US"/>
        </w:rPr>
        <w:tab/>
      </w:r>
      <w:r w:rsidRPr="000D4D88">
        <w:rPr>
          <w:rFonts w:ascii="Arial" w:hAnsi="Arial"/>
          <w:lang w:val="en-US"/>
        </w:rPr>
        <w:tab/>
      </w:r>
      <w:r w:rsidRPr="000D4D88">
        <w:rPr>
          <w:rFonts w:ascii="Arial" w:hAnsi="Arial"/>
          <w:lang w:val="en-US"/>
        </w:rPr>
        <w:tab/>
      </w:r>
      <w:r w:rsidRPr="000D4D88">
        <w:rPr>
          <w:rFonts w:ascii="Arial" w:hAnsi="Arial"/>
          <w:lang w:val="en-US"/>
        </w:rPr>
        <w:tab/>
      </w:r>
      <w:r w:rsidRPr="000D4D88">
        <w:rPr>
          <w:rFonts w:ascii="Arial" w:hAnsi="Arial"/>
          <w:lang w:val="en-US"/>
        </w:rPr>
        <w:tab/>
      </w:r>
      <w:r w:rsidR="00BB362A">
        <w:rPr>
          <w:rFonts w:ascii="Arial" w:hAnsi="Arial"/>
          <w:lang w:val="en-US"/>
        </w:rPr>
        <w:tab/>
      </w:r>
      <w:r w:rsidR="00BB362A">
        <w:rPr>
          <w:rFonts w:ascii="Arial" w:hAnsi="Arial"/>
          <w:lang w:val="en-US"/>
        </w:rPr>
        <w:tab/>
      </w:r>
      <w:r w:rsidR="00BB362A">
        <w:rPr>
          <w:rFonts w:ascii="Arial" w:hAnsi="Arial"/>
          <w:lang w:val="en-US"/>
        </w:rPr>
        <w:tab/>
      </w:r>
      <w:r w:rsidRPr="000D4D88">
        <w:rPr>
          <w:rFonts w:ascii="Arial" w:hAnsi="Arial"/>
          <w:lang w:val="en-US"/>
        </w:rPr>
        <w:tab/>
      </w:r>
      <w:r w:rsidRPr="000D4D88">
        <w:rPr>
          <w:rFonts w:ascii="Arial" w:hAnsi="Arial"/>
          <w:lang w:val="en-US"/>
        </w:rPr>
        <w:tab/>
      </w:r>
      <w:r w:rsidR="00057B32" w:rsidRPr="000D4D88">
        <w:rPr>
          <w:rFonts w:ascii="Arial" w:hAnsi="Arial"/>
          <w:lang w:val="en-US"/>
        </w:rPr>
        <w:t>To</w:t>
      </w:r>
      <w:r w:rsidR="00B92398" w:rsidRPr="000D4D88">
        <w:rPr>
          <w:rFonts w:ascii="Arial" w:hAnsi="Arial"/>
          <w:lang w:val="en-US"/>
        </w:rPr>
        <w:t xml:space="preserve"> Editorial Office</w:t>
      </w:r>
      <w:r w:rsidR="00057B32" w:rsidRPr="000D4D88">
        <w:rPr>
          <w:rFonts w:ascii="Arial" w:hAnsi="Arial"/>
          <w:lang w:val="en-US"/>
        </w:rPr>
        <w:t>:</w:t>
      </w:r>
    </w:p>
    <w:p w:rsidR="00806814" w:rsidRPr="000D4D88" w:rsidRDefault="00806814" w:rsidP="00116FE4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ab/>
      </w:r>
      <w:r>
        <w:rPr>
          <w:rFonts w:ascii="Arial" w:hAnsi="Arial"/>
          <w:lang w:val="en-US"/>
        </w:rPr>
        <w:tab/>
      </w:r>
      <w:r>
        <w:rPr>
          <w:rFonts w:ascii="Arial" w:hAnsi="Arial"/>
          <w:lang w:val="en-US"/>
        </w:rPr>
        <w:tab/>
      </w:r>
      <w:r>
        <w:rPr>
          <w:rFonts w:ascii="Arial" w:hAnsi="Arial"/>
          <w:lang w:val="en-US"/>
        </w:rPr>
        <w:tab/>
      </w:r>
      <w:r>
        <w:rPr>
          <w:rFonts w:ascii="Arial" w:hAnsi="Arial"/>
          <w:lang w:val="en-US"/>
        </w:rPr>
        <w:tab/>
      </w:r>
      <w:r>
        <w:rPr>
          <w:rFonts w:ascii="Arial" w:hAnsi="Arial"/>
          <w:lang w:val="en-US"/>
        </w:rPr>
        <w:tab/>
      </w:r>
      <w:r>
        <w:rPr>
          <w:rFonts w:ascii="Arial" w:hAnsi="Arial"/>
          <w:lang w:val="en-US"/>
        </w:rPr>
        <w:tab/>
      </w:r>
      <w:r>
        <w:rPr>
          <w:rFonts w:ascii="Arial" w:hAnsi="Arial"/>
          <w:lang w:val="en-US"/>
        </w:rPr>
        <w:tab/>
      </w:r>
      <w:r>
        <w:rPr>
          <w:rFonts w:ascii="Arial" w:hAnsi="Arial"/>
          <w:lang w:val="en-US"/>
        </w:rPr>
        <w:tab/>
      </w:r>
      <w:r>
        <w:rPr>
          <w:rFonts w:ascii="Arial" w:hAnsi="Arial"/>
          <w:lang w:val="en-US"/>
        </w:rPr>
        <w:tab/>
      </w:r>
      <w:r>
        <w:rPr>
          <w:rFonts w:ascii="Arial" w:hAnsi="Arial"/>
          <w:lang w:val="en-US"/>
        </w:rPr>
        <w:t xml:space="preserve">Prof. </w:t>
      </w:r>
      <w:proofErr w:type="spellStart"/>
      <w:r>
        <w:rPr>
          <w:rFonts w:ascii="Arial" w:hAnsi="Arial"/>
          <w:lang w:val="en-US"/>
        </w:rPr>
        <w:t>Lj</w:t>
      </w:r>
      <w:proofErr w:type="spellEnd"/>
      <w:r>
        <w:rPr>
          <w:rFonts w:ascii="Arial" w:hAnsi="Arial"/>
          <w:lang w:val="en-US"/>
        </w:rPr>
        <w:t xml:space="preserve">. </w:t>
      </w:r>
      <w:proofErr w:type="spellStart"/>
      <w:r>
        <w:rPr>
          <w:rFonts w:ascii="Arial" w:hAnsi="Arial"/>
          <w:lang w:val="en-US"/>
        </w:rPr>
        <w:t>Balanovic</w:t>
      </w:r>
      <w:proofErr w:type="spellEnd"/>
    </w:p>
    <w:p w:rsidR="001F0F7A" w:rsidRDefault="00047FEE" w:rsidP="00116FE4">
      <w:pPr>
        <w:rPr>
          <w:rFonts w:ascii="Arial" w:hAnsi="Arial"/>
          <w:bCs/>
          <w:lang w:val="en-GB"/>
        </w:rPr>
      </w:pPr>
      <w:r w:rsidRPr="000D4D88">
        <w:rPr>
          <w:rFonts w:ascii="Arial" w:hAnsi="Arial"/>
          <w:lang w:val="en-US"/>
        </w:rPr>
        <w:tab/>
      </w:r>
      <w:r w:rsidRPr="000D4D88">
        <w:rPr>
          <w:rFonts w:ascii="Arial" w:hAnsi="Arial"/>
          <w:lang w:val="en-US"/>
        </w:rPr>
        <w:tab/>
      </w:r>
      <w:r w:rsidRPr="000D4D88">
        <w:rPr>
          <w:rFonts w:ascii="Arial" w:hAnsi="Arial"/>
          <w:lang w:val="en-US"/>
        </w:rPr>
        <w:tab/>
      </w:r>
      <w:r w:rsidR="00FD3178">
        <w:rPr>
          <w:rFonts w:ascii="Arial" w:hAnsi="Arial"/>
          <w:lang w:val="en-US"/>
        </w:rPr>
        <w:tab/>
      </w:r>
      <w:r w:rsidRPr="000D4D88">
        <w:rPr>
          <w:rFonts w:ascii="Arial" w:hAnsi="Arial"/>
          <w:lang w:val="en-US"/>
        </w:rPr>
        <w:tab/>
      </w:r>
      <w:r w:rsidR="00BB362A">
        <w:rPr>
          <w:rFonts w:ascii="Arial" w:hAnsi="Arial"/>
          <w:lang w:val="en-US"/>
        </w:rPr>
        <w:tab/>
      </w:r>
      <w:r w:rsidR="00BB362A">
        <w:rPr>
          <w:rFonts w:ascii="Arial" w:hAnsi="Arial"/>
          <w:lang w:val="en-US"/>
        </w:rPr>
        <w:tab/>
      </w:r>
      <w:r w:rsidR="00BB362A">
        <w:rPr>
          <w:rFonts w:ascii="Arial" w:hAnsi="Arial"/>
          <w:lang w:val="en-US"/>
        </w:rPr>
        <w:tab/>
      </w:r>
      <w:r w:rsidR="002F7109">
        <w:rPr>
          <w:rFonts w:ascii="Arial" w:hAnsi="Arial"/>
          <w:lang w:val="en-US"/>
        </w:rPr>
        <w:tab/>
      </w:r>
      <w:r w:rsidR="00FD3178" w:rsidRPr="002F7109">
        <w:rPr>
          <w:rFonts w:ascii="Arial" w:hAnsi="Arial"/>
          <w:bCs/>
          <w:lang w:val="en-GB"/>
        </w:rPr>
        <w:t xml:space="preserve">Journal of Mining and Metallurgy, </w:t>
      </w:r>
    </w:p>
    <w:p w:rsidR="00CD5C57" w:rsidRPr="002F7109" w:rsidRDefault="001F0F7A" w:rsidP="00116FE4">
      <w:pPr>
        <w:rPr>
          <w:rFonts w:ascii="Arial" w:hAnsi="Arial"/>
          <w:lang w:val="en-US"/>
        </w:rPr>
      </w:pPr>
      <w:r>
        <w:rPr>
          <w:rFonts w:ascii="Arial" w:hAnsi="Arial"/>
          <w:bCs/>
          <w:lang w:val="en-GB"/>
        </w:rPr>
        <w:tab/>
      </w:r>
      <w:r>
        <w:rPr>
          <w:rFonts w:ascii="Arial" w:hAnsi="Arial"/>
          <w:bCs/>
          <w:lang w:val="en-GB"/>
        </w:rPr>
        <w:tab/>
      </w:r>
      <w:r>
        <w:rPr>
          <w:rFonts w:ascii="Arial" w:hAnsi="Arial"/>
          <w:bCs/>
          <w:lang w:val="en-GB"/>
        </w:rPr>
        <w:tab/>
      </w:r>
      <w:r>
        <w:rPr>
          <w:rFonts w:ascii="Arial" w:hAnsi="Arial"/>
          <w:bCs/>
          <w:lang w:val="en-GB"/>
        </w:rPr>
        <w:tab/>
      </w:r>
      <w:r>
        <w:rPr>
          <w:rFonts w:ascii="Arial" w:hAnsi="Arial"/>
          <w:bCs/>
          <w:lang w:val="en-GB"/>
        </w:rPr>
        <w:tab/>
      </w:r>
      <w:r>
        <w:rPr>
          <w:rFonts w:ascii="Arial" w:hAnsi="Arial"/>
          <w:bCs/>
          <w:lang w:val="en-GB"/>
        </w:rPr>
        <w:tab/>
      </w:r>
      <w:r w:rsidR="00BB362A">
        <w:rPr>
          <w:rFonts w:ascii="Arial" w:hAnsi="Arial"/>
          <w:bCs/>
          <w:lang w:val="en-GB"/>
        </w:rPr>
        <w:tab/>
      </w:r>
      <w:r w:rsidR="00BB362A">
        <w:rPr>
          <w:rFonts w:ascii="Arial" w:hAnsi="Arial"/>
          <w:bCs/>
          <w:lang w:val="en-GB"/>
        </w:rPr>
        <w:tab/>
      </w:r>
      <w:r>
        <w:rPr>
          <w:rFonts w:ascii="Arial" w:hAnsi="Arial"/>
          <w:bCs/>
          <w:lang w:val="en-GB"/>
        </w:rPr>
        <w:tab/>
      </w:r>
      <w:r w:rsidR="00806814">
        <w:rPr>
          <w:rFonts w:ascii="Arial" w:hAnsi="Arial"/>
          <w:bCs/>
          <w:lang w:val="en-GB"/>
        </w:rPr>
        <w:tab/>
      </w:r>
      <w:r w:rsidR="00FD3178" w:rsidRPr="002F7109">
        <w:rPr>
          <w:rFonts w:ascii="Arial" w:hAnsi="Arial"/>
          <w:bCs/>
          <w:lang w:val="en-GB"/>
        </w:rPr>
        <w:t>Section B: Metallurgy</w:t>
      </w:r>
    </w:p>
    <w:p w:rsidR="00806814" w:rsidRPr="000D4D88" w:rsidRDefault="00806814" w:rsidP="00116FE4">
      <w:pPr>
        <w:rPr>
          <w:rFonts w:ascii="Arial" w:hAnsi="Arial"/>
          <w:lang w:val="en-US"/>
        </w:rPr>
      </w:pPr>
    </w:p>
    <w:p w:rsidR="003D7734" w:rsidRPr="003D7734" w:rsidRDefault="003D7734" w:rsidP="009C1FD5">
      <w:pPr>
        <w:tabs>
          <w:tab w:val="left" w:pos="-1560"/>
        </w:tabs>
        <w:ind w:right="-336"/>
        <w:rPr>
          <w:rFonts w:ascii="Arial" w:hAnsi="Arial"/>
          <w:lang w:val="en-US"/>
        </w:rPr>
      </w:pPr>
      <w:r w:rsidRPr="003D7734">
        <w:rPr>
          <w:rFonts w:ascii="Arial" w:hAnsi="Arial"/>
          <w:lang w:val="en-US"/>
        </w:rPr>
        <w:t xml:space="preserve">Dear </w:t>
      </w:r>
      <w:r w:rsidR="002E39C2">
        <w:rPr>
          <w:rFonts w:ascii="Arial" w:hAnsi="Arial"/>
          <w:lang w:val="en-US"/>
        </w:rPr>
        <w:t>Editor</w:t>
      </w:r>
      <w:r w:rsidRPr="003D7734">
        <w:rPr>
          <w:rFonts w:ascii="Arial" w:hAnsi="Arial"/>
          <w:lang w:val="en-US"/>
        </w:rPr>
        <w:t xml:space="preserve">, </w:t>
      </w:r>
    </w:p>
    <w:p w:rsidR="003D7734" w:rsidRPr="003D7734" w:rsidRDefault="003D7734" w:rsidP="009C1FD5">
      <w:pPr>
        <w:tabs>
          <w:tab w:val="left" w:pos="-1560"/>
        </w:tabs>
        <w:ind w:right="-336"/>
        <w:rPr>
          <w:rFonts w:ascii="Arial" w:hAnsi="Arial"/>
          <w:lang w:val="en-US"/>
        </w:rPr>
      </w:pPr>
    </w:p>
    <w:p w:rsidR="003D7734" w:rsidRPr="003D7734" w:rsidRDefault="003D7734" w:rsidP="009C1FD5">
      <w:pPr>
        <w:tabs>
          <w:tab w:val="left" w:pos="-1560"/>
        </w:tabs>
        <w:spacing w:line="360" w:lineRule="auto"/>
        <w:ind w:right="-336"/>
        <w:rPr>
          <w:rFonts w:ascii="Arial" w:hAnsi="Arial"/>
          <w:lang w:val="en-US"/>
        </w:rPr>
      </w:pPr>
      <w:r w:rsidRPr="003D7734">
        <w:rPr>
          <w:rFonts w:ascii="Arial" w:hAnsi="Arial"/>
          <w:lang w:val="en-US"/>
        </w:rPr>
        <w:t xml:space="preserve">Herewith you will find our manuscript titled: </w:t>
      </w:r>
    </w:p>
    <w:p w:rsidR="003D7734" w:rsidRPr="00882C58" w:rsidRDefault="003D7734" w:rsidP="009C1FD5">
      <w:pPr>
        <w:tabs>
          <w:tab w:val="left" w:pos="-1560"/>
        </w:tabs>
        <w:spacing w:line="360" w:lineRule="auto"/>
        <w:ind w:right="-336"/>
        <w:rPr>
          <w:rFonts w:ascii="Arial" w:hAnsi="Arial"/>
          <w:lang w:val="en-US"/>
        </w:rPr>
      </w:pPr>
    </w:p>
    <w:p w:rsidR="005A01EE" w:rsidRDefault="00FA52D4" w:rsidP="00FA52D4">
      <w:pPr>
        <w:tabs>
          <w:tab w:val="left" w:pos="-1560"/>
        </w:tabs>
        <w:spacing w:line="360" w:lineRule="auto"/>
        <w:ind w:right="-336"/>
        <w:rPr>
          <w:rFonts w:ascii="Arial" w:hAnsi="Arial"/>
          <w:b/>
          <w:bCs/>
          <w:lang w:val="en-GB"/>
        </w:rPr>
      </w:pPr>
      <w:r w:rsidRPr="00FA52D4">
        <w:rPr>
          <w:rFonts w:ascii="Arial" w:hAnsi="Arial"/>
          <w:b/>
          <w:bCs/>
          <w:lang w:val="en-GB"/>
        </w:rPr>
        <w:t xml:space="preserve">WETTING AND INTERFACIAL REACTIONS: EXPERIMENTAL STUDY </w:t>
      </w:r>
    </w:p>
    <w:p w:rsidR="00FA52D4" w:rsidRPr="00FA52D4" w:rsidRDefault="00FA52D4" w:rsidP="00FA52D4">
      <w:pPr>
        <w:tabs>
          <w:tab w:val="left" w:pos="-1560"/>
        </w:tabs>
        <w:spacing w:line="360" w:lineRule="auto"/>
        <w:ind w:right="-336"/>
        <w:rPr>
          <w:rFonts w:ascii="Arial" w:hAnsi="Arial"/>
          <w:b/>
          <w:bCs/>
          <w:lang w:val="en-GB"/>
        </w:rPr>
      </w:pPr>
      <w:r w:rsidRPr="00FA52D4">
        <w:rPr>
          <w:rFonts w:ascii="Arial" w:hAnsi="Arial"/>
          <w:b/>
          <w:bCs/>
          <w:lang w:val="en-GB"/>
        </w:rPr>
        <w:t xml:space="preserve">OF THE Sb-Sn-X (X = Cu, Ni) SYSTEMS </w:t>
      </w:r>
    </w:p>
    <w:p w:rsidR="003D7734" w:rsidRPr="00704535" w:rsidRDefault="003D7734" w:rsidP="009C1FD5">
      <w:pPr>
        <w:tabs>
          <w:tab w:val="left" w:pos="-1560"/>
        </w:tabs>
        <w:spacing w:line="360" w:lineRule="auto"/>
        <w:ind w:right="-336"/>
        <w:rPr>
          <w:rFonts w:ascii="Arial" w:hAnsi="Arial"/>
          <w:lang w:val="en-GB"/>
        </w:rPr>
      </w:pPr>
    </w:p>
    <w:p w:rsidR="003D7734" w:rsidRPr="00B72A00" w:rsidRDefault="003D7734" w:rsidP="009C1FD5">
      <w:pPr>
        <w:tabs>
          <w:tab w:val="left" w:pos="-1560"/>
        </w:tabs>
        <w:spacing w:line="360" w:lineRule="auto"/>
        <w:ind w:right="-336"/>
        <w:rPr>
          <w:rFonts w:ascii="Arial" w:hAnsi="Arial"/>
        </w:rPr>
      </w:pPr>
      <w:proofErr w:type="spellStart"/>
      <w:r w:rsidRPr="00B72A00">
        <w:rPr>
          <w:rFonts w:ascii="Arial" w:hAnsi="Arial"/>
        </w:rPr>
        <w:t>written</w:t>
      </w:r>
      <w:proofErr w:type="spellEnd"/>
      <w:r w:rsidRPr="00B72A00">
        <w:rPr>
          <w:rFonts w:ascii="Arial" w:hAnsi="Arial"/>
        </w:rPr>
        <w:t xml:space="preserve"> by, </w:t>
      </w:r>
      <w:r w:rsidR="00B72A00" w:rsidRPr="00B72A00">
        <w:rPr>
          <w:rFonts w:ascii="Arial" w:hAnsi="Arial"/>
        </w:rPr>
        <w:t>Rada Novakovic*</w:t>
      </w:r>
      <w:r w:rsidR="00B72A00">
        <w:rPr>
          <w:rFonts w:ascii="Arial" w:hAnsi="Arial"/>
        </w:rPr>
        <w:t xml:space="preserve">, </w:t>
      </w:r>
      <w:r w:rsidRPr="00B72A00">
        <w:rPr>
          <w:rFonts w:ascii="Arial" w:hAnsi="Arial"/>
        </w:rPr>
        <w:t xml:space="preserve">Simona </w:t>
      </w:r>
      <w:proofErr w:type="spellStart"/>
      <w:r w:rsidRPr="00B72A00">
        <w:rPr>
          <w:rFonts w:ascii="Arial" w:hAnsi="Arial"/>
        </w:rPr>
        <w:t>Delsante</w:t>
      </w:r>
      <w:proofErr w:type="spellEnd"/>
      <w:r w:rsidRPr="00B72A00">
        <w:rPr>
          <w:rFonts w:ascii="Arial" w:hAnsi="Arial"/>
        </w:rPr>
        <w:t>, Gabriella Borzone</w:t>
      </w:r>
    </w:p>
    <w:p w:rsidR="003D7734" w:rsidRPr="00B72A00" w:rsidRDefault="003D7734" w:rsidP="009C1FD5">
      <w:pPr>
        <w:tabs>
          <w:tab w:val="left" w:pos="-1560"/>
        </w:tabs>
        <w:spacing w:line="360" w:lineRule="auto"/>
        <w:ind w:right="-336"/>
        <w:rPr>
          <w:rFonts w:ascii="Arial" w:hAnsi="Arial"/>
        </w:rPr>
      </w:pPr>
    </w:p>
    <w:p w:rsidR="00BB0A7D" w:rsidRPr="00BB0A7D" w:rsidRDefault="003D7734" w:rsidP="006B58DC">
      <w:pPr>
        <w:spacing w:line="360" w:lineRule="auto"/>
        <w:rPr>
          <w:rFonts w:ascii="Arial" w:hAnsi="Arial"/>
          <w:lang w:val="en-GB"/>
        </w:rPr>
      </w:pPr>
      <w:proofErr w:type="gramStart"/>
      <w:r w:rsidRPr="00882C58">
        <w:rPr>
          <w:rFonts w:ascii="Arial" w:hAnsi="Arial"/>
          <w:lang w:val="en-US"/>
        </w:rPr>
        <w:t>which</w:t>
      </w:r>
      <w:proofErr w:type="gramEnd"/>
      <w:r w:rsidRPr="00882C58">
        <w:rPr>
          <w:rFonts w:ascii="Arial" w:hAnsi="Arial"/>
          <w:lang w:val="en-US"/>
        </w:rPr>
        <w:t xml:space="preserve"> we hope you will find suitable for publication in </w:t>
      </w:r>
      <w:r w:rsidR="006B58DC" w:rsidRPr="006B58DC">
        <w:rPr>
          <w:rFonts w:ascii="Arial" w:hAnsi="Arial"/>
          <w:lang w:val="en-US"/>
        </w:rPr>
        <w:t>Journal of Mining and Metallurgy, Section B: Metallurgy</w:t>
      </w:r>
      <w:r w:rsidR="006B58DC" w:rsidRPr="006B58DC">
        <w:rPr>
          <w:rFonts w:ascii="Arial" w:hAnsi="Arial"/>
          <w:lang w:val="en-US"/>
        </w:rPr>
        <w:t xml:space="preserve">. </w:t>
      </w:r>
      <w:r w:rsidRPr="00882C58">
        <w:rPr>
          <w:rFonts w:ascii="Arial" w:hAnsi="Arial"/>
          <w:lang w:val="en-US"/>
        </w:rPr>
        <w:t>On behalf of myself and my co-authors, I confirm that the work described neither has been</w:t>
      </w:r>
      <w:r w:rsidR="009C1FD5">
        <w:rPr>
          <w:rFonts w:ascii="Arial" w:hAnsi="Arial"/>
          <w:lang w:val="en-US"/>
        </w:rPr>
        <w:t xml:space="preserve"> </w:t>
      </w:r>
      <w:r w:rsidRPr="00882C58">
        <w:rPr>
          <w:rFonts w:ascii="Arial" w:hAnsi="Arial"/>
          <w:lang w:val="en-US"/>
        </w:rPr>
        <w:t xml:space="preserve">published before, nor is under consideration for publication anywhere else, and </w:t>
      </w:r>
      <w:r w:rsidR="00BB0A7D">
        <w:rPr>
          <w:rFonts w:ascii="Arial" w:hAnsi="Arial"/>
          <w:lang w:val="en-US"/>
        </w:rPr>
        <w:t>submission</w:t>
      </w:r>
      <w:r w:rsidR="009C1FD5">
        <w:rPr>
          <w:rFonts w:ascii="Arial" w:hAnsi="Arial"/>
          <w:lang w:val="en-US"/>
        </w:rPr>
        <w:t xml:space="preserve"> </w:t>
      </w:r>
      <w:r w:rsidRPr="00882C58">
        <w:rPr>
          <w:rFonts w:ascii="Arial" w:hAnsi="Arial"/>
          <w:lang w:val="en-US"/>
        </w:rPr>
        <w:t>has been approved by all co-authors</w:t>
      </w:r>
      <w:r w:rsidR="00BB0A7D">
        <w:rPr>
          <w:rFonts w:ascii="Arial" w:hAnsi="Arial"/>
          <w:lang w:val="en-US"/>
        </w:rPr>
        <w:t xml:space="preserve">. The </w:t>
      </w:r>
      <w:r w:rsidR="00BB0A7D" w:rsidRPr="00BB0A7D">
        <w:rPr>
          <w:rFonts w:ascii="Arial" w:hAnsi="Arial"/>
          <w:lang w:val="en-GB"/>
        </w:rPr>
        <w:t>publication</w:t>
      </w:r>
      <w:r w:rsidR="00BB0A7D">
        <w:rPr>
          <w:rFonts w:ascii="Arial" w:hAnsi="Arial"/>
          <w:lang w:val="en-GB"/>
        </w:rPr>
        <w:t xml:space="preserve"> </w:t>
      </w:r>
      <w:r w:rsidR="00BB0A7D" w:rsidRPr="00BB0A7D">
        <w:rPr>
          <w:rFonts w:ascii="Arial" w:hAnsi="Arial"/>
          <w:lang w:val="en-GB"/>
        </w:rPr>
        <w:t>has been approved by all co-authors and the responsible authorities at the National Research</w:t>
      </w:r>
      <w:r w:rsidR="00BB0A7D">
        <w:rPr>
          <w:rFonts w:ascii="Arial" w:hAnsi="Arial"/>
          <w:lang w:val="en-GB"/>
        </w:rPr>
        <w:t xml:space="preserve"> </w:t>
      </w:r>
      <w:r w:rsidR="00BB0A7D" w:rsidRPr="00BB0A7D">
        <w:rPr>
          <w:rFonts w:ascii="Arial" w:hAnsi="Arial"/>
          <w:lang w:val="en-GB"/>
        </w:rPr>
        <w:t>Council, Institute for Energetics and Interphases (CNR-I</w:t>
      </w:r>
      <w:r w:rsidR="002A0FE3">
        <w:rPr>
          <w:rFonts w:ascii="Arial" w:hAnsi="Arial"/>
          <w:lang w:val="en-GB"/>
        </w:rPr>
        <w:t>CMATE</w:t>
      </w:r>
      <w:r w:rsidR="00BB0A7D" w:rsidRPr="00BB0A7D">
        <w:rPr>
          <w:rFonts w:ascii="Arial" w:hAnsi="Arial"/>
          <w:lang w:val="en-GB"/>
        </w:rPr>
        <w:t>)</w:t>
      </w:r>
      <w:r w:rsidR="00BB0A7D">
        <w:rPr>
          <w:rFonts w:ascii="Arial" w:hAnsi="Arial"/>
          <w:lang w:val="en-GB"/>
        </w:rPr>
        <w:t xml:space="preserve"> </w:t>
      </w:r>
      <w:r w:rsidR="006B58DC" w:rsidRPr="00BB0A7D">
        <w:rPr>
          <w:rFonts w:ascii="Arial" w:hAnsi="Arial"/>
          <w:lang w:val="en-GB"/>
        </w:rPr>
        <w:t xml:space="preserve">as well as </w:t>
      </w:r>
      <w:r w:rsidR="00BB0A7D" w:rsidRPr="00BB0A7D">
        <w:rPr>
          <w:rFonts w:ascii="Arial" w:hAnsi="Arial"/>
          <w:lang w:val="en-GB"/>
        </w:rPr>
        <w:t>at the University of Genoa,</w:t>
      </w:r>
      <w:r w:rsidR="00BB0A7D">
        <w:rPr>
          <w:rFonts w:ascii="Arial" w:hAnsi="Arial"/>
          <w:lang w:val="en-GB"/>
        </w:rPr>
        <w:t xml:space="preserve"> </w:t>
      </w:r>
      <w:r w:rsidR="00BB0A7D" w:rsidRPr="00BB0A7D">
        <w:rPr>
          <w:rFonts w:ascii="Arial" w:hAnsi="Arial"/>
          <w:lang w:val="en-GB"/>
        </w:rPr>
        <w:t>Department of Chemistry and Industrial Chemistry (DCCI), Genoa, Italy</w:t>
      </w:r>
      <w:r w:rsidR="006B58DC">
        <w:rPr>
          <w:rFonts w:ascii="Arial" w:hAnsi="Arial"/>
          <w:lang w:val="en-GB"/>
        </w:rPr>
        <w:t xml:space="preserve">, </w:t>
      </w:r>
      <w:r w:rsidR="00BB0A7D" w:rsidRPr="00BB0A7D">
        <w:rPr>
          <w:rFonts w:ascii="Arial" w:hAnsi="Arial"/>
          <w:lang w:val="en-GB"/>
        </w:rPr>
        <w:t xml:space="preserve">where the work has been carried out. </w:t>
      </w:r>
    </w:p>
    <w:p w:rsidR="009C1FD5" w:rsidRDefault="008F3D1B" w:rsidP="009C1FD5">
      <w:pPr>
        <w:tabs>
          <w:tab w:val="left" w:pos="-1560"/>
        </w:tabs>
        <w:spacing w:line="360" w:lineRule="auto"/>
        <w:ind w:right="-336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We declare:</w:t>
      </w:r>
    </w:p>
    <w:p w:rsidR="008F3D1B" w:rsidRDefault="008F3D1B" w:rsidP="009C1FD5">
      <w:pPr>
        <w:tabs>
          <w:tab w:val="left" w:pos="-1560"/>
        </w:tabs>
        <w:spacing w:line="360" w:lineRule="auto"/>
        <w:ind w:right="-336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1. “Conflict of interest”: NONE.</w:t>
      </w:r>
    </w:p>
    <w:p w:rsidR="008F3D1B" w:rsidRDefault="008F3D1B" w:rsidP="009C1FD5">
      <w:pPr>
        <w:tabs>
          <w:tab w:val="left" w:pos="-1560"/>
        </w:tabs>
        <w:spacing w:line="360" w:lineRule="auto"/>
        <w:ind w:right="-336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2. This research did not receive any specific grant from funding agencies in the public, commercial, or non-for-profit sectors.</w:t>
      </w:r>
    </w:p>
    <w:p w:rsidR="003D7734" w:rsidRPr="003D7734" w:rsidRDefault="003D7734" w:rsidP="009C1FD5">
      <w:pPr>
        <w:tabs>
          <w:tab w:val="left" w:pos="-1560"/>
        </w:tabs>
        <w:spacing w:line="360" w:lineRule="auto"/>
        <w:ind w:right="-336"/>
        <w:rPr>
          <w:rFonts w:ascii="Arial" w:hAnsi="Arial"/>
          <w:lang w:val="en-US"/>
        </w:rPr>
      </w:pPr>
      <w:r w:rsidRPr="003D7734">
        <w:rPr>
          <w:rFonts w:ascii="Arial" w:hAnsi="Arial"/>
          <w:lang w:val="en-US"/>
        </w:rPr>
        <w:t xml:space="preserve">Thank you in advance for your kind attention. </w:t>
      </w:r>
    </w:p>
    <w:p w:rsidR="003D7734" w:rsidRPr="00882C58" w:rsidRDefault="003D7734" w:rsidP="009C1FD5">
      <w:pPr>
        <w:tabs>
          <w:tab w:val="left" w:pos="-1560"/>
        </w:tabs>
        <w:spacing w:line="360" w:lineRule="auto"/>
        <w:ind w:right="-336"/>
        <w:rPr>
          <w:rFonts w:ascii="Arial" w:hAnsi="Arial"/>
          <w:lang w:val="en-US"/>
        </w:rPr>
      </w:pPr>
      <w:r w:rsidRPr="00882C58">
        <w:rPr>
          <w:rFonts w:ascii="Arial" w:hAnsi="Arial"/>
          <w:lang w:val="en-US"/>
        </w:rPr>
        <w:t>Best regards</w:t>
      </w:r>
    </w:p>
    <w:p w:rsidR="003D7734" w:rsidRPr="00882C58" w:rsidRDefault="003D7734" w:rsidP="009C1FD5">
      <w:pPr>
        <w:tabs>
          <w:tab w:val="left" w:pos="-1560"/>
        </w:tabs>
        <w:spacing w:line="360" w:lineRule="auto"/>
        <w:ind w:right="-336"/>
        <w:rPr>
          <w:rFonts w:ascii="Arial" w:hAnsi="Arial"/>
          <w:lang w:val="en-US"/>
        </w:rPr>
      </w:pPr>
    </w:p>
    <w:p w:rsidR="003D7734" w:rsidRPr="00882C58" w:rsidRDefault="003D7734" w:rsidP="009C1FD5">
      <w:pPr>
        <w:tabs>
          <w:tab w:val="left" w:pos="-1560"/>
        </w:tabs>
        <w:spacing w:line="360" w:lineRule="auto"/>
        <w:ind w:right="-336"/>
        <w:rPr>
          <w:rFonts w:ascii="Arial" w:hAnsi="Arial"/>
          <w:lang w:val="en-US"/>
        </w:rPr>
      </w:pPr>
      <w:r w:rsidRPr="00882C58">
        <w:rPr>
          <w:rFonts w:ascii="Arial" w:hAnsi="Arial"/>
          <w:lang w:val="en-US"/>
        </w:rPr>
        <w:t>Rada Novakovic</w:t>
      </w:r>
    </w:p>
    <w:p w:rsidR="003D7734" w:rsidRPr="00882C58" w:rsidRDefault="00D42ABD" w:rsidP="009C1FD5">
      <w:pPr>
        <w:tabs>
          <w:tab w:val="left" w:pos="-1560"/>
        </w:tabs>
        <w:spacing w:line="360" w:lineRule="auto"/>
        <w:ind w:right="-336"/>
        <w:rPr>
          <w:rFonts w:ascii="Arial" w:hAnsi="Arial"/>
          <w:lang w:val="en-US"/>
        </w:rPr>
      </w:pPr>
      <w:r w:rsidRPr="00AF3F22">
        <w:rPr>
          <w:rFonts w:ascii="Arial" w:hAnsi="Arial"/>
          <w:noProof/>
          <w:lang w:eastAsia="it-IT"/>
        </w:rPr>
        <w:drawing>
          <wp:inline distT="0" distB="0" distL="0" distR="0">
            <wp:extent cx="1314450" cy="361950"/>
            <wp:effectExtent l="0" t="0" r="0" b="0"/>
            <wp:docPr id="6" name="Immagine 1" descr="firma R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firma Rad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D7734" w:rsidRPr="00882C58" w:rsidSect="001D7A28">
      <w:headerReference w:type="default" r:id="rId7"/>
      <w:footerReference w:type="default" r:id="rId8"/>
      <w:pgSz w:w="11906" w:h="16838"/>
      <w:pgMar w:top="1417" w:right="1134" w:bottom="1134" w:left="1134" w:header="708" w:footer="1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39D5" w:rsidRDefault="008939D5" w:rsidP="001D7A28">
      <w:r>
        <w:separator/>
      </w:r>
    </w:p>
  </w:endnote>
  <w:endnote w:type="continuationSeparator" w:id="0">
    <w:p w:rsidR="008939D5" w:rsidRDefault="008939D5" w:rsidP="001D7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sansLight">
    <w:altName w:val="Trebuchet MS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4728" w:rsidRPr="00AA684E" w:rsidRDefault="00AD4728" w:rsidP="00155600">
    <w:pPr>
      <w:pStyle w:val="Pidipagina"/>
      <w:pBdr>
        <w:bottom w:val="single" w:sz="6" w:space="6" w:color="auto"/>
      </w:pBdr>
      <w:jc w:val="center"/>
      <w:rPr>
        <w:rFonts w:ascii="GeosansLight" w:hAnsi="GeosansLight"/>
        <w:b/>
        <w:color w:val="002F5F"/>
        <w:sz w:val="6"/>
        <w:szCs w:val="6"/>
      </w:rPr>
    </w:pPr>
  </w:p>
  <w:p w:rsidR="00AD4728" w:rsidRPr="00AA684E" w:rsidRDefault="00D42ABD" w:rsidP="00155600">
    <w:pPr>
      <w:pStyle w:val="Pidipagina"/>
      <w:tabs>
        <w:tab w:val="clear" w:pos="4819"/>
        <w:tab w:val="left" w:pos="285"/>
        <w:tab w:val="left" w:pos="1134"/>
        <w:tab w:val="left" w:pos="1985"/>
        <w:tab w:val="left" w:pos="3828"/>
        <w:tab w:val="left" w:pos="4962"/>
        <w:tab w:val="left" w:pos="6521"/>
      </w:tabs>
      <w:jc w:val="left"/>
      <w:rPr>
        <w:rFonts w:ascii="GeosansLight" w:hAnsi="GeosansLight"/>
        <w:b/>
        <w:color w:val="002F5F"/>
        <w:sz w:val="2"/>
      </w:rPr>
    </w:pPr>
    <w:r w:rsidRPr="00AF3F22">
      <w:rPr>
        <w:rFonts w:ascii="GeosansLight" w:hAnsi="GeosansLight"/>
        <w:b/>
        <w:noProof/>
        <w:color w:val="002F5F"/>
        <w:sz w:val="14"/>
        <w:szCs w:val="18"/>
        <w:lang w:eastAsia="it-IT"/>
      </w:rPr>
      <w:drawing>
        <wp:inline distT="0" distB="0" distL="0" distR="0">
          <wp:extent cx="6124575" cy="647700"/>
          <wp:effectExtent l="0" t="0" r="0" b="0"/>
          <wp:docPr id="1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39D5" w:rsidRDefault="008939D5" w:rsidP="001D7A28">
      <w:r>
        <w:separator/>
      </w:r>
    </w:p>
  </w:footnote>
  <w:footnote w:type="continuationSeparator" w:id="0">
    <w:p w:rsidR="008939D5" w:rsidRDefault="008939D5" w:rsidP="001D7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BB9" w:rsidRDefault="00D42ABD" w:rsidP="00BD76F9">
    <w:pPr>
      <w:pStyle w:val="Intestazione"/>
      <w:tabs>
        <w:tab w:val="left" w:pos="426"/>
      </w:tabs>
    </w:pPr>
    <w:r>
      <w:rPr>
        <w:noProof/>
        <w:lang w:eastAsia="it-I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-30480</wp:posOffset>
          </wp:positionH>
          <wp:positionV relativeFrom="paragraph">
            <wp:posOffset>19050</wp:posOffset>
          </wp:positionV>
          <wp:extent cx="5479415" cy="383540"/>
          <wp:effectExtent l="0" t="0" r="0" b="0"/>
          <wp:wrapNone/>
          <wp:docPr id="5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9415" cy="383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it-IT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-20320</wp:posOffset>
          </wp:positionH>
          <wp:positionV relativeFrom="paragraph">
            <wp:posOffset>-164465</wp:posOffset>
          </wp:positionV>
          <wp:extent cx="264795" cy="283845"/>
          <wp:effectExtent l="0" t="0" r="0" b="0"/>
          <wp:wrapNone/>
          <wp:docPr id="4" name="Immagine 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15910" r="90131"/>
                  <a:stretch>
                    <a:fillRect/>
                  </a:stretch>
                </pic:blipFill>
                <pic:spPr bwMode="auto">
                  <a:xfrm>
                    <a:off x="0" y="0"/>
                    <a:ext cx="264795" cy="283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it-IT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247650</wp:posOffset>
          </wp:positionH>
          <wp:positionV relativeFrom="paragraph">
            <wp:posOffset>-102235</wp:posOffset>
          </wp:positionV>
          <wp:extent cx="2215515" cy="237490"/>
          <wp:effectExtent l="0" t="0" r="0" b="0"/>
          <wp:wrapNone/>
          <wp:docPr id="3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5515" cy="237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330EE" w:rsidRPr="00AF3F22" w:rsidRDefault="007330EE" w:rsidP="00AA684E">
    <w:pPr>
      <w:pStyle w:val="Intestazione"/>
      <w:pBdr>
        <w:bottom w:val="single" w:sz="6" w:space="1" w:color="auto"/>
      </w:pBdr>
      <w:tabs>
        <w:tab w:val="clear" w:pos="4819"/>
        <w:tab w:val="clear" w:pos="9638"/>
        <w:tab w:val="left" w:pos="2778"/>
      </w:tabs>
      <w:rPr>
        <w:rFonts w:ascii="Century Gothic" w:hAnsi="Century Gothic"/>
        <w:color w:val="17365D"/>
        <w:spacing w:val="-20"/>
        <w:sz w:val="16"/>
        <w:szCs w:val="16"/>
      </w:rPr>
    </w:pPr>
  </w:p>
  <w:p w:rsidR="006E73A2" w:rsidRPr="00AA684E" w:rsidRDefault="00D42ABD" w:rsidP="002A1824">
    <w:pPr>
      <w:pStyle w:val="Intestazione"/>
      <w:pBdr>
        <w:bottom w:val="single" w:sz="6" w:space="1" w:color="auto"/>
      </w:pBdr>
      <w:tabs>
        <w:tab w:val="clear" w:pos="4819"/>
        <w:tab w:val="clear" w:pos="9638"/>
        <w:tab w:val="left" w:pos="426"/>
        <w:tab w:val="center" w:pos="1134"/>
        <w:tab w:val="center" w:pos="2268"/>
        <w:tab w:val="left" w:pos="5245"/>
        <w:tab w:val="right" w:pos="9498"/>
      </w:tabs>
      <w:rPr>
        <w:rFonts w:ascii="Century Gothic" w:hAnsi="Century Gothic"/>
        <w:color w:val="002F5F"/>
        <w:spacing w:val="-20"/>
        <w:sz w:val="24"/>
        <w:szCs w:val="24"/>
      </w:rPr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5321300</wp:posOffset>
          </wp:positionH>
          <wp:positionV relativeFrom="paragraph">
            <wp:posOffset>55245</wp:posOffset>
          </wp:positionV>
          <wp:extent cx="827405" cy="179705"/>
          <wp:effectExtent l="0" t="0" r="0" b="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7405" cy="179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A1824" w:rsidRPr="00AF3F22">
      <w:rPr>
        <w:rFonts w:ascii="Century Gothic" w:hAnsi="Century Gothic"/>
        <w:color w:val="17365D"/>
        <w:spacing w:val="-20"/>
        <w:sz w:val="30"/>
        <w:szCs w:val="30"/>
      </w:rPr>
      <w:tab/>
    </w:r>
    <w:r w:rsidR="002A1824" w:rsidRPr="00AF3F22">
      <w:rPr>
        <w:rFonts w:ascii="Century Gothic" w:hAnsi="Century Gothic"/>
        <w:color w:val="17365D"/>
        <w:spacing w:val="-20"/>
        <w:sz w:val="30"/>
        <w:szCs w:val="30"/>
      </w:rPr>
      <w:tab/>
    </w:r>
    <w:r w:rsidR="00BF6D67" w:rsidRPr="00AF3F22">
      <w:rPr>
        <w:rFonts w:ascii="Century Gothic" w:hAnsi="Century Gothic"/>
        <w:color w:val="17365D"/>
        <w:spacing w:val="-20"/>
        <w:sz w:val="30"/>
        <w:szCs w:val="30"/>
      </w:rPr>
      <w:tab/>
    </w:r>
    <w:r w:rsidR="00057451" w:rsidRPr="00AF3F22">
      <w:rPr>
        <w:rFonts w:ascii="Century Gothic" w:hAnsi="Century Gothic"/>
        <w:color w:val="17365D"/>
        <w:spacing w:val="-20"/>
        <w:sz w:val="30"/>
        <w:szCs w:val="30"/>
      </w:rPr>
      <w:tab/>
    </w:r>
    <w:r w:rsidR="00057451" w:rsidRPr="00AF3F22">
      <w:rPr>
        <w:rFonts w:ascii="Century Gothic" w:hAnsi="Century Gothic"/>
        <w:color w:val="17365D"/>
        <w:spacing w:val="-20"/>
        <w:sz w:val="30"/>
        <w:szCs w:val="3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0"/>
  <w:activeWritingStyle w:appName="MSWord" w:lang="fr-FR" w:vendorID="64" w:dllVersion="131078" w:nlCheck="1" w:checkStyle="0"/>
  <w:proofState w:spelling="clean" w:grammar="clean"/>
  <w:attachedTemplate r:id="rId1"/>
  <w:defaultTabStop w:val="709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ABD"/>
    <w:rsid w:val="0000030E"/>
    <w:rsid w:val="00000571"/>
    <w:rsid w:val="000034F0"/>
    <w:rsid w:val="00003A6C"/>
    <w:rsid w:val="0000512A"/>
    <w:rsid w:val="000060EC"/>
    <w:rsid w:val="0000756E"/>
    <w:rsid w:val="00010830"/>
    <w:rsid w:val="00011234"/>
    <w:rsid w:val="00011402"/>
    <w:rsid w:val="00011F51"/>
    <w:rsid w:val="0001244D"/>
    <w:rsid w:val="00013780"/>
    <w:rsid w:val="00014CF8"/>
    <w:rsid w:val="00015EF6"/>
    <w:rsid w:val="00016540"/>
    <w:rsid w:val="00016ACA"/>
    <w:rsid w:val="00017729"/>
    <w:rsid w:val="00017800"/>
    <w:rsid w:val="00020E8D"/>
    <w:rsid w:val="00021615"/>
    <w:rsid w:val="00022B9A"/>
    <w:rsid w:val="00025EBE"/>
    <w:rsid w:val="0002638B"/>
    <w:rsid w:val="0002655C"/>
    <w:rsid w:val="00026E85"/>
    <w:rsid w:val="00026F1A"/>
    <w:rsid w:val="00027039"/>
    <w:rsid w:val="00027091"/>
    <w:rsid w:val="00030CEA"/>
    <w:rsid w:val="00031019"/>
    <w:rsid w:val="00031B44"/>
    <w:rsid w:val="000334D8"/>
    <w:rsid w:val="00033613"/>
    <w:rsid w:val="00033D65"/>
    <w:rsid w:val="0003650C"/>
    <w:rsid w:val="0003765E"/>
    <w:rsid w:val="00037F02"/>
    <w:rsid w:val="00040BE6"/>
    <w:rsid w:val="00040CA7"/>
    <w:rsid w:val="0004171F"/>
    <w:rsid w:val="000431E1"/>
    <w:rsid w:val="00043B44"/>
    <w:rsid w:val="00046A0A"/>
    <w:rsid w:val="0004798A"/>
    <w:rsid w:val="00047B99"/>
    <w:rsid w:val="00047FEE"/>
    <w:rsid w:val="000507BF"/>
    <w:rsid w:val="00051E42"/>
    <w:rsid w:val="0005205A"/>
    <w:rsid w:val="0005261C"/>
    <w:rsid w:val="000533FA"/>
    <w:rsid w:val="000548B7"/>
    <w:rsid w:val="00055CD5"/>
    <w:rsid w:val="00056593"/>
    <w:rsid w:val="00056BCE"/>
    <w:rsid w:val="00057451"/>
    <w:rsid w:val="000576E5"/>
    <w:rsid w:val="000577DA"/>
    <w:rsid w:val="00057B32"/>
    <w:rsid w:val="00057F57"/>
    <w:rsid w:val="00061725"/>
    <w:rsid w:val="0006174E"/>
    <w:rsid w:val="00061D91"/>
    <w:rsid w:val="00062003"/>
    <w:rsid w:val="0006308C"/>
    <w:rsid w:val="00063AD1"/>
    <w:rsid w:val="00063C9F"/>
    <w:rsid w:val="00063DEE"/>
    <w:rsid w:val="00063E70"/>
    <w:rsid w:val="00064429"/>
    <w:rsid w:val="000648C4"/>
    <w:rsid w:val="00064DB9"/>
    <w:rsid w:val="000655BC"/>
    <w:rsid w:val="00066487"/>
    <w:rsid w:val="000672FD"/>
    <w:rsid w:val="00067405"/>
    <w:rsid w:val="00067C3B"/>
    <w:rsid w:val="000707D2"/>
    <w:rsid w:val="000707FB"/>
    <w:rsid w:val="000707FE"/>
    <w:rsid w:val="00071A48"/>
    <w:rsid w:val="000722D0"/>
    <w:rsid w:val="000724DA"/>
    <w:rsid w:val="00072A4E"/>
    <w:rsid w:val="00074DFC"/>
    <w:rsid w:val="00075D04"/>
    <w:rsid w:val="00080015"/>
    <w:rsid w:val="000806DF"/>
    <w:rsid w:val="00080907"/>
    <w:rsid w:val="00080E8D"/>
    <w:rsid w:val="00082375"/>
    <w:rsid w:val="00083370"/>
    <w:rsid w:val="00083652"/>
    <w:rsid w:val="00083BEC"/>
    <w:rsid w:val="00083CE9"/>
    <w:rsid w:val="000842FB"/>
    <w:rsid w:val="000848C9"/>
    <w:rsid w:val="000855F1"/>
    <w:rsid w:val="00086766"/>
    <w:rsid w:val="00086CE6"/>
    <w:rsid w:val="00087989"/>
    <w:rsid w:val="00087A5E"/>
    <w:rsid w:val="0009006A"/>
    <w:rsid w:val="0009096B"/>
    <w:rsid w:val="00091EDB"/>
    <w:rsid w:val="00092A1D"/>
    <w:rsid w:val="00094502"/>
    <w:rsid w:val="00094F9D"/>
    <w:rsid w:val="0009567E"/>
    <w:rsid w:val="000959B3"/>
    <w:rsid w:val="00095EE7"/>
    <w:rsid w:val="00096A6E"/>
    <w:rsid w:val="00096E4F"/>
    <w:rsid w:val="000A1102"/>
    <w:rsid w:val="000A1592"/>
    <w:rsid w:val="000A371A"/>
    <w:rsid w:val="000A3A7E"/>
    <w:rsid w:val="000A6EE6"/>
    <w:rsid w:val="000A7EAC"/>
    <w:rsid w:val="000B0719"/>
    <w:rsid w:val="000B1401"/>
    <w:rsid w:val="000B20EA"/>
    <w:rsid w:val="000B5406"/>
    <w:rsid w:val="000B5A34"/>
    <w:rsid w:val="000B6821"/>
    <w:rsid w:val="000B6AF0"/>
    <w:rsid w:val="000B7012"/>
    <w:rsid w:val="000B7261"/>
    <w:rsid w:val="000C2BE5"/>
    <w:rsid w:val="000C2C07"/>
    <w:rsid w:val="000C3544"/>
    <w:rsid w:val="000C402A"/>
    <w:rsid w:val="000C5BD6"/>
    <w:rsid w:val="000C6855"/>
    <w:rsid w:val="000C73C7"/>
    <w:rsid w:val="000C752C"/>
    <w:rsid w:val="000C75B1"/>
    <w:rsid w:val="000C7BCE"/>
    <w:rsid w:val="000C7EDE"/>
    <w:rsid w:val="000D05C9"/>
    <w:rsid w:val="000D0B50"/>
    <w:rsid w:val="000D1758"/>
    <w:rsid w:val="000D1B7C"/>
    <w:rsid w:val="000D20B5"/>
    <w:rsid w:val="000D2574"/>
    <w:rsid w:val="000D275E"/>
    <w:rsid w:val="000D3B71"/>
    <w:rsid w:val="000D4612"/>
    <w:rsid w:val="000D4D88"/>
    <w:rsid w:val="000D6D10"/>
    <w:rsid w:val="000D7010"/>
    <w:rsid w:val="000E0CDB"/>
    <w:rsid w:val="000E106F"/>
    <w:rsid w:val="000E1AB1"/>
    <w:rsid w:val="000E2270"/>
    <w:rsid w:val="000E2CB4"/>
    <w:rsid w:val="000E30E6"/>
    <w:rsid w:val="000E3AA7"/>
    <w:rsid w:val="000E3E0D"/>
    <w:rsid w:val="000E3E77"/>
    <w:rsid w:val="000E72A6"/>
    <w:rsid w:val="000F035B"/>
    <w:rsid w:val="000F1C07"/>
    <w:rsid w:val="000F26E3"/>
    <w:rsid w:val="000F2E2E"/>
    <w:rsid w:val="000F43CC"/>
    <w:rsid w:val="000F5B97"/>
    <w:rsid w:val="000F775A"/>
    <w:rsid w:val="001009FA"/>
    <w:rsid w:val="00100EAA"/>
    <w:rsid w:val="00100FDA"/>
    <w:rsid w:val="001019D1"/>
    <w:rsid w:val="00101D59"/>
    <w:rsid w:val="00102819"/>
    <w:rsid w:val="00104895"/>
    <w:rsid w:val="0010515B"/>
    <w:rsid w:val="00107091"/>
    <w:rsid w:val="00110A2E"/>
    <w:rsid w:val="00110C44"/>
    <w:rsid w:val="00110F0D"/>
    <w:rsid w:val="001112BB"/>
    <w:rsid w:val="001127FB"/>
    <w:rsid w:val="0011302C"/>
    <w:rsid w:val="0011331E"/>
    <w:rsid w:val="00115F21"/>
    <w:rsid w:val="001160EF"/>
    <w:rsid w:val="00116724"/>
    <w:rsid w:val="00116D35"/>
    <w:rsid w:val="00116FE4"/>
    <w:rsid w:val="00117232"/>
    <w:rsid w:val="00122542"/>
    <w:rsid w:val="00124ABA"/>
    <w:rsid w:val="00125A0E"/>
    <w:rsid w:val="001261CF"/>
    <w:rsid w:val="00127D27"/>
    <w:rsid w:val="00130BE8"/>
    <w:rsid w:val="00130DB8"/>
    <w:rsid w:val="00131BE9"/>
    <w:rsid w:val="00131DEA"/>
    <w:rsid w:val="00132C76"/>
    <w:rsid w:val="00133512"/>
    <w:rsid w:val="00134ACA"/>
    <w:rsid w:val="00135F1D"/>
    <w:rsid w:val="00136037"/>
    <w:rsid w:val="00142C3B"/>
    <w:rsid w:val="00143D88"/>
    <w:rsid w:val="0014412A"/>
    <w:rsid w:val="001441D8"/>
    <w:rsid w:val="0014473D"/>
    <w:rsid w:val="00144D21"/>
    <w:rsid w:val="001454DD"/>
    <w:rsid w:val="00145817"/>
    <w:rsid w:val="00147C26"/>
    <w:rsid w:val="0015021C"/>
    <w:rsid w:val="001527B3"/>
    <w:rsid w:val="0015419F"/>
    <w:rsid w:val="00154B2F"/>
    <w:rsid w:val="00154DE6"/>
    <w:rsid w:val="00155600"/>
    <w:rsid w:val="0015587B"/>
    <w:rsid w:val="00155D9D"/>
    <w:rsid w:val="0015644D"/>
    <w:rsid w:val="0015769B"/>
    <w:rsid w:val="0016025E"/>
    <w:rsid w:val="0016062E"/>
    <w:rsid w:val="00160BED"/>
    <w:rsid w:val="00160C9E"/>
    <w:rsid w:val="00160CB1"/>
    <w:rsid w:val="00161A9F"/>
    <w:rsid w:val="00161E53"/>
    <w:rsid w:val="00163FF1"/>
    <w:rsid w:val="001640EE"/>
    <w:rsid w:val="00164561"/>
    <w:rsid w:val="001648EE"/>
    <w:rsid w:val="00166536"/>
    <w:rsid w:val="001671CA"/>
    <w:rsid w:val="00167ED8"/>
    <w:rsid w:val="001700F6"/>
    <w:rsid w:val="0017057C"/>
    <w:rsid w:val="00171C73"/>
    <w:rsid w:val="0017207C"/>
    <w:rsid w:val="001728A4"/>
    <w:rsid w:val="00172E05"/>
    <w:rsid w:val="00172F01"/>
    <w:rsid w:val="00174543"/>
    <w:rsid w:val="00174816"/>
    <w:rsid w:val="00174B6F"/>
    <w:rsid w:val="0017527C"/>
    <w:rsid w:val="00177615"/>
    <w:rsid w:val="00180554"/>
    <w:rsid w:val="0018169F"/>
    <w:rsid w:val="0018182F"/>
    <w:rsid w:val="00181BD7"/>
    <w:rsid w:val="00182CF6"/>
    <w:rsid w:val="00184462"/>
    <w:rsid w:val="00186E40"/>
    <w:rsid w:val="00190C44"/>
    <w:rsid w:val="00190DEF"/>
    <w:rsid w:val="00191091"/>
    <w:rsid w:val="00191BF2"/>
    <w:rsid w:val="00191F9A"/>
    <w:rsid w:val="0019254B"/>
    <w:rsid w:val="0019357D"/>
    <w:rsid w:val="00194CB0"/>
    <w:rsid w:val="00194CB9"/>
    <w:rsid w:val="0019675F"/>
    <w:rsid w:val="001A0BB1"/>
    <w:rsid w:val="001A1164"/>
    <w:rsid w:val="001A1BB9"/>
    <w:rsid w:val="001A46B5"/>
    <w:rsid w:val="001A4847"/>
    <w:rsid w:val="001A4DF7"/>
    <w:rsid w:val="001A4E56"/>
    <w:rsid w:val="001A4E8A"/>
    <w:rsid w:val="001A56FB"/>
    <w:rsid w:val="001A599A"/>
    <w:rsid w:val="001A59B0"/>
    <w:rsid w:val="001A5CC1"/>
    <w:rsid w:val="001A685D"/>
    <w:rsid w:val="001A7834"/>
    <w:rsid w:val="001A7FB8"/>
    <w:rsid w:val="001B10BA"/>
    <w:rsid w:val="001B186F"/>
    <w:rsid w:val="001B2694"/>
    <w:rsid w:val="001B2CEA"/>
    <w:rsid w:val="001B3DEF"/>
    <w:rsid w:val="001B3F45"/>
    <w:rsid w:val="001B5272"/>
    <w:rsid w:val="001B6CFA"/>
    <w:rsid w:val="001B6DBD"/>
    <w:rsid w:val="001B6F9A"/>
    <w:rsid w:val="001C029F"/>
    <w:rsid w:val="001C1999"/>
    <w:rsid w:val="001C1A5B"/>
    <w:rsid w:val="001C1B8C"/>
    <w:rsid w:val="001C39C0"/>
    <w:rsid w:val="001C6D71"/>
    <w:rsid w:val="001C7246"/>
    <w:rsid w:val="001D0AF7"/>
    <w:rsid w:val="001D12D8"/>
    <w:rsid w:val="001D3C1E"/>
    <w:rsid w:val="001D49C7"/>
    <w:rsid w:val="001D5FB0"/>
    <w:rsid w:val="001D67EC"/>
    <w:rsid w:val="001D7A28"/>
    <w:rsid w:val="001E077D"/>
    <w:rsid w:val="001E53D4"/>
    <w:rsid w:val="001E560D"/>
    <w:rsid w:val="001E6609"/>
    <w:rsid w:val="001E68AB"/>
    <w:rsid w:val="001E7207"/>
    <w:rsid w:val="001F0321"/>
    <w:rsid w:val="001F09BE"/>
    <w:rsid w:val="001F0F7A"/>
    <w:rsid w:val="001F1995"/>
    <w:rsid w:val="001F283F"/>
    <w:rsid w:val="001F5A37"/>
    <w:rsid w:val="001F5E7F"/>
    <w:rsid w:val="001F63FD"/>
    <w:rsid w:val="001F767B"/>
    <w:rsid w:val="001F7AF4"/>
    <w:rsid w:val="002022BF"/>
    <w:rsid w:val="00202669"/>
    <w:rsid w:val="0020280A"/>
    <w:rsid w:val="00203EDE"/>
    <w:rsid w:val="002054E0"/>
    <w:rsid w:val="002057F2"/>
    <w:rsid w:val="00206000"/>
    <w:rsid w:val="00207273"/>
    <w:rsid w:val="002078C5"/>
    <w:rsid w:val="002100D4"/>
    <w:rsid w:val="00210129"/>
    <w:rsid w:val="002102E8"/>
    <w:rsid w:val="00210C09"/>
    <w:rsid w:val="00210D8E"/>
    <w:rsid w:val="00212ADA"/>
    <w:rsid w:val="0021354E"/>
    <w:rsid w:val="00213DC3"/>
    <w:rsid w:val="00214871"/>
    <w:rsid w:val="002161FF"/>
    <w:rsid w:val="0022116D"/>
    <w:rsid w:val="002227A1"/>
    <w:rsid w:val="00224E2B"/>
    <w:rsid w:val="00225932"/>
    <w:rsid w:val="002275C6"/>
    <w:rsid w:val="0022780A"/>
    <w:rsid w:val="00233788"/>
    <w:rsid w:val="0023524D"/>
    <w:rsid w:val="0023727A"/>
    <w:rsid w:val="00237B70"/>
    <w:rsid w:val="00240AF1"/>
    <w:rsid w:val="00242C18"/>
    <w:rsid w:val="00244AEE"/>
    <w:rsid w:val="00244BAD"/>
    <w:rsid w:val="00245C11"/>
    <w:rsid w:val="002468D8"/>
    <w:rsid w:val="00250831"/>
    <w:rsid w:val="00250D3D"/>
    <w:rsid w:val="002511BA"/>
    <w:rsid w:val="002525A9"/>
    <w:rsid w:val="00252D3C"/>
    <w:rsid w:val="00257217"/>
    <w:rsid w:val="00257AD9"/>
    <w:rsid w:val="002609C7"/>
    <w:rsid w:val="00261B59"/>
    <w:rsid w:val="00262BA6"/>
    <w:rsid w:val="0026498D"/>
    <w:rsid w:val="0026589F"/>
    <w:rsid w:val="002659E0"/>
    <w:rsid w:val="00266FDA"/>
    <w:rsid w:val="00267802"/>
    <w:rsid w:val="00267ACD"/>
    <w:rsid w:val="0027054F"/>
    <w:rsid w:val="00277C25"/>
    <w:rsid w:val="002801D6"/>
    <w:rsid w:val="00280513"/>
    <w:rsid w:val="002807F2"/>
    <w:rsid w:val="002822A9"/>
    <w:rsid w:val="0028495C"/>
    <w:rsid w:val="00286776"/>
    <w:rsid w:val="002873B7"/>
    <w:rsid w:val="00296789"/>
    <w:rsid w:val="00297BC2"/>
    <w:rsid w:val="002A087E"/>
    <w:rsid w:val="002A0FE3"/>
    <w:rsid w:val="002A16FB"/>
    <w:rsid w:val="002A1824"/>
    <w:rsid w:val="002A22EF"/>
    <w:rsid w:val="002A38D3"/>
    <w:rsid w:val="002A3F81"/>
    <w:rsid w:val="002A4457"/>
    <w:rsid w:val="002A483C"/>
    <w:rsid w:val="002A4A3F"/>
    <w:rsid w:val="002A6236"/>
    <w:rsid w:val="002A63D5"/>
    <w:rsid w:val="002A6D20"/>
    <w:rsid w:val="002B0A3D"/>
    <w:rsid w:val="002B123E"/>
    <w:rsid w:val="002B1E91"/>
    <w:rsid w:val="002B2D5C"/>
    <w:rsid w:val="002B3356"/>
    <w:rsid w:val="002B388C"/>
    <w:rsid w:val="002B3CF7"/>
    <w:rsid w:val="002B4B63"/>
    <w:rsid w:val="002B5216"/>
    <w:rsid w:val="002B52DA"/>
    <w:rsid w:val="002B7D0B"/>
    <w:rsid w:val="002B7D5D"/>
    <w:rsid w:val="002C08C5"/>
    <w:rsid w:val="002C0D06"/>
    <w:rsid w:val="002C2212"/>
    <w:rsid w:val="002C4CB5"/>
    <w:rsid w:val="002C4E17"/>
    <w:rsid w:val="002C4FB4"/>
    <w:rsid w:val="002C5F89"/>
    <w:rsid w:val="002C693A"/>
    <w:rsid w:val="002D115B"/>
    <w:rsid w:val="002D132D"/>
    <w:rsid w:val="002D2C7B"/>
    <w:rsid w:val="002D50F2"/>
    <w:rsid w:val="002E0872"/>
    <w:rsid w:val="002E319D"/>
    <w:rsid w:val="002E33DC"/>
    <w:rsid w:val="002E39C2"/>
    <w:rsid w:val="002E3DF1"/>
    <w:rsid w:val="002E44A0"/>
    <w:rsid w:val="002E56EF"/>
    <w:rsid w:val="002E6530"/>
    <w:rsid w:val="002E77AB"/>
    <w:rsid w:val="002E7BD6"/>
    <w:rsid w:val="002F0320"/>
    <w:rsid w:val="002F0BC8"/>
    <w:rsid w:val="002F1442"/>
    <w:rsid w:val="002F149D"/>
    <w:rsid w:val="002F1F1B"/>
    <w:rsid w:val="002F3184"/>
    <w:rsid w:val="002F51D8"/>
    <w:rsid w:val="002F5256"/>
    <w:rsid w:val="002F53B6"/>
    <w:rsid w:val="002F6B95"/>
    <w:rsid w:val="002F7109"/>
    <w:rsid w:val="002F789D"/>
    <w:rsid w:val="00300B61"/>
    <w:rsid w:val="00300C9B"/>
    <w:rsid w:val="003013C4"/>
    <w:rsid w:val="00301E35"/>
    <w:rsid w:val="003038F3"/>
    <w:rsid w:val="00303B55"/>
    <w:rsid w:val="00305180"/>
    <w:rsid w:val="003058A3"/>
    <w:rsid w:val="0030796B"/>
    <w:rsid w:val="00311596"/>
    <w:rsid w:val="0031173E"/>
    <w:rsid w:val="0031196F"/>
    <w:rsid w:val="0031207C"/>
    <w:rsid w:val="00312C07"/>
    <w:rsid w:val="0031395D"/>
    <w:rsid w:val="003144D4"/>
    <w:rsid w:val="00314F10"/>
    <w:rsid w:val="0031592E"/>
    <w:rsid w:val="00315978"/>
    <w:rsid w:val="003159E8"/>
    <w:rsid w:val="00315BB7"/>
    <w:rsid w:val="00316047"/>
    <w:rsid w:val="00316B1F"/>
    <w:rsid w:val="003178E5"/>
    <w:rsid w:val="0032045E"/>
    <w:rsid w:val="00320BAE"/>
    <w:rsid w:val="00320F10"/>
    <w:rsid w:val="00321047"/>
    <w:rsid w:val="0032135A"/>
    <w:rsid w:val="003218AD"/>
    <w:rsid w:val="003222B3"/>
    <w:rsid w:val="00323836"/>
    <w:rsid w:val="00324611"/>
    <w:rsid w:val="003246AB"/>
    <w:rsid w:val="00325946"/>
    <w:rsid w:val="00331648"/>
    <w:rsid w:val="00332D73"/>
    <w:rsid w:val="003330D4"/>
    <w:rsid w:val="003348FC"/>
    <w:rsid w:val="00335746"/>
    <w:rsid w:val="0033592C"/>
    <w:rsid w:val="00336252"/>
    <w:rsid w:val="00337138"/>
    <w:rsid w:val="00337B69"/>
    <w:rsid w:val="00340719"/>
    <w:rsid w:val="0034071A"/>
    <w:rsid w:val="003436EC"/>
    <w:rsid w:val="003442C3"/>
    <w:rsid w:val="00344455"/>
    <w:rsid w:val="003453BA"/>
    <w:rsid w:val="00345D89"/>
    <w:rsid w:val="003472FF"/>
    <w:rsid w:val="00347819"/>
    <w:rsid w:val="0035104A"/>
    <w:rsid w:val="00353255"/>
    <w:rsid w:val="00356181"/>
    <w:rsid w:val="00360F24"/>
    <w:rsid w:val="00361166"/>
    <w:rsid w:val="00363552"/>
    <w:rsid w:val="00363F62"/>
    <w:rsid w:val="00364466"/>
    <w:rsid w:val="00364467"/>
    <w:rsid w:val="0036489B"/>
    <w:rsid w:val="00366459"/>
    <w:rsid w:val="00367C0A"/>
    <w:rsid w:val="0037105D"/>
    <w:rsid w:val="00371570"/>
    <w:rsid w:val="00371B4A"/>
    <w:rsid w:val="00373CF3"/>
    <w:rsid w:val="0037567B"/>
    <w:rsid w:val="00376662"/>
    <w:rsid w:val="0037778E"/>
    <w:rsid w:val="00382285"/>
    <w:rsid w:val="00382383"/>
    <w:rsid w:val="00382D04"/>
    <w:rsid w:val="00383578"/>
    <w:rsid w:val="00383A15"/>
    <w:rsid w:val="00383FD6"/>
    <w:rsid w:val="00387542"/>
    <w:rsid w:val="00387A85"/>
    <w:rsid w:val="00387D73"/>
    <w:rsid w:val="00390619"/>
    <w:rsid w:val="00390DDC"/>
    <w:rsid w:val="00391DE5"/>
    <w:rsid w:val="00392A0A"/>
    <w:rsid w:val="00392A97"/>
    <w:rsid w:val="00392B19"/>
    <w:rsid w:val="00392FC0"/>
    <w:rsid w:val="00393186"/>
    <w:rsid w:val="00395170"/>
    <w:rsid w:val="0039589A"/>
    <w:rsid w:val="003958A6"/>
    <w:rsid w:val="00396400"/>
    <w:rsid w:val="003A1C48"/>
    <w:rsid w:val="003A23E7"/>
    <w:rsid w:val="003A28B8"/>
    <w:rsid w:val="003A2B1F"/>
    <w:rsid w:val="003A337F"/>
    <w:rsid w:val="003A3F3F"/>
    <w:rsid w:val="003A67F6"/>
    <w:rsid w:val="003A6BFE"/>
    <w:rsid w:val="003A6CDB"/>
    <w:rsid w:val="003A7F20"/>
    <w:rsid w:val="003B00E9"/>
    <w:rsid w:val="003B0267"/>
    <w:rsid w:val="003B0E1C"/>
    <w:rsid w:val="003B1137"/>
    <w:rsid w:val="003B1B5C"/>
    <w:rsid w:val="003B26DC"/>
    <w:rsid w:val="003B46F1"/>
    <w:rsid w:val="003B697D"/>
    <w:rsid w:val="003B7852"/>
    <w:rsid w:val="003B7925"/>
    <w:rsid w:val="003C1A42"/>
    <w:rsid w:val="003C25F3"/>
    <w:rsid w:val="003C2AF4"/>
    <w:rsid w:val="003C3240"/>
    <w:rsid w:val="003C5AD3"/>
    <w:rsid w:val="003C5C6C"/>
    <w:rsid w:val="003C6874"/>
    <w:rsid w:val="003C6B7E"/>
    <w:rsid w:val="003C7E50"/>
    <w:rsid w:val="003D0716"/>
    <w:rsid w:val="003D0E13"/>
    <w:rsid w:val="003D1741"/>
    <w:rsid w:val="003D1864"/>
    <w:rsid w:val="003D2039"/>
    <w:rsid w:val="003D2BA0"/>
    <w:rsid w:val="003D2F53"/>
    <w:rsid w:val="003D3F12"/>
    <w:rsid w:val="003D414F"/>
    <w:rsid w:val="003D447E"/>
    <w:rsid w:val="003D71C7"/>
    <w:rsid w:val="003D7734"/>
    <w:rsid w:val="003E0E4D"/>
    <w:rsid w:val="003E2126"/>
    <w:rsid w:val="003E2708"/>
    <w:rsid w:val="003E3D46"/>
    <w:rsid w:val="003E4610"/>
    <w:rsid w:val="003E464C"/>
    <w:rsid w:val="003E5797"/>
    <w:rsid w:val="003E5868"/>
    <w:rsid w:val="003E5CEB"/>
    <w:rsid w:val="003E7B47"/>
    <w:rsid w:val="003F0410"/>
    <w:rsid w:val="003F0907"/>
    <w:rsid w:val="003F1BB8"/>
    <w:rsid w:val="003F2F17"/>
    <w:rsid w:val="003F4F04"/>
    <w:rsid w:val="003F58FE"/>
    <w:rsid w:val="003F6282"/>
    <w:rsid w:val="003F6B7E"/>
    <w:rsid w:val="003F6EC4"/>
    <w:rsid w:val="003F7323"/>
    <w:rsid w:val="003F7497"/>
    <w:rsid w:val="004000A8"/>
    <w:rsid w:val="00400698"/>
    <w:rsid w:val="0040162E"/>
    <w:rsid w:val="00402601"/>
    <w:rsid w:val="004029F5"/>
    <w:rsid w:val="00402F1B"/>
    <w:rsid w:val="00406C59"/>
    <w:rsid w:val="004076C6"/>
    <w:rsid w:val="00407E6F"/>
    <w:rsid w:val="00410C46"/>
    <w:rsid w:val="00411BD9"/>
    <w:rsid w:val="0041294C"/>
    <w:rsid w:val="00412A19"/>
    <w:rsid w:val="00413628"/>
    <w:rsid w:val="00415366"/>
    <w:rsid w:val="0041562A"/>
    <w:rsid w:val="00415DBA"/>
    <w:rsid w:val="00415F6E"/>
    <w:rsid w:val="004162DC"/>
    <w:rsid w:val="00416B9D"/>
    <w:rsid w:val="0042106E"/>
    <w:rsid w:val="00421845"/>
    <w:rsid w:val="00421874"/>
    <w:rsid w:val="00422501"/>
    <w:rsid w:val="00422996"/>
    <w:rsid w:val="00423509"/>
    <w:rsid w:val="004272A3"/>
    <w:rsid w:val="00427596"/>
    <w:rsid w:val="00430310"/>
    <w:rsid w:val="004324B2"/>
    <w:rsid w:val="00432918"/>
    <w:rsid w:val="0043375E"/>
    <w:rsid w:val="004339B0"/>
    <w:rsid w:val="00433A59"/>
    <w:rsid w:val="00434BDA"/>
    <w:rsid w:val="00435BDD"/>
    <w:rsid w:val="00436066"/>
    <w:rsid w:val="004367EA"/>
    <w:rsid w:val="00437AC5"/>
    <w:rsid w:val="00440DDF"/>
    <w:rsid w:val="00440E95"/>
    <w:rsid w:val="0044105F"/>
    <w:rsid w:val="0044162A"/>
    <w:rsid w:val="004423D0"/>
    <w:rsid w:val="00443AC8"/>
    <w:rsid w:val="00443C02"/>
    <w:rsid w:val="0044566C"/>
    <w:rsid w:val="0044601E"/>
    <w:rsid w:val="004464FB"/>
    <w:rsid w:val="00446804"/>
    <w:rsid w:val="00446DFD"/>
    <w:rsid w:val="004475EF"/>
    <w:rsid w:val="00447871"/>
    <w:rsid w:val="00447D35"/>
    <w:rsid w:val="00450579"/>
    <w:rsid w:val="004516C1"/>
    <w:rsid w:val="00451DEC"/>
    <w:rsid w:val="0045226E"/>
    <w:rsid w:val="00452542"/>
    <w:rsid w:val="004543AF"/>
    <w:rsid w:val="004545F5"/>
    <w:rsid w:val="00454CD0"/>
    <w:rsid w:val="00455D05"/>
    <w:rsid w:val="00455DA4"/>
    <w:rsid w:val="00457686"/>
    <w:rsid w:val="00460B48"/>
    <w:rsid w:val="00460C31"/>
    <w:rsid w:val="00462A75"/>
    <w:rsid w:val="00463770"/>
    <w:rsid w:val="00463C44"/>
    <w:rsid w:val="00464245"/>
    <w:rsid w:val="00464562"/>
    <w:rsid w:val="00465C6E"/>
    <w:rsid w:val="00466603"/>
    <w:rsid w:val="00467228"/>
    <w:rsid w:val="00470785"/>
    <w:rsid w:val="00470DB1"/>
    <w:rsid w:val="0047115A"/>
    <w:rsid w:val="004721D0"/>
    <w:rsid w:val="004733E9"/>
    <w:rsid w:val="00473C9A"/>
    <w:rsid w:val="00474271"/>
    <w:rsid w:val="004746B5"/>
    <w:rsid w:val="00474899"/>
    <w:rsid w:val="00474BA9"/>
    <w:rsid w:val="00474BD6"/>
    <w:rsid w:val="004768A9"/>
    <w:rsid w:val="00476F9A"/>
    <w:rsid w:val="004771AA"/>
    <w:rsid w:val="0047771D"/>
    <w:rsid w:val="004779D8"/>
    <w:rsid w:val="00480D19"/>
    <w:rsid w:val="00481541"/>
    <w:rsid w:val="004830D3"/>
    <w:rsid w:val="004837A4"/>
    <w:rsid w:val="00484068"/>
    <w:rsid w:val="0048408D"/>
    <w:rsid w:val="00485170"/>
    <w:rsid w:val="004856D9"/>
    <w:rsid w:val="00486FC0"/>
    <w:rsid w:val="00487AD0"/>
    <w:rsid w:val="00491943"/>
    <w:rsid w:val="00491B59"/>
    <w:rsid w:val="00492C22"/>
    <w:rsid w:val="00494063"/>
    <w:rsid w:val="004962B7"/>
    <w:rsid w:val="00496C1D"/>
    <w:rsid w:val="00497770"/>
    <w:rsid w:val="004A0748"/>
    <w:rsid w:val="004A0B36"/>
    <w:rsid w:val="004A6BE5"/>
    <w:rsid w:val="004A791C"/>
    <w:rsid w:val="004B23BC"/>
    <w:rsid w:val="004B2474"/>
    <w:rsid w:val="004B2A36"/>
    <w:rsid w:val="004B2B8C"/>
    <w:rsid w:val="004B352C"/>
    <w:rsid w:val="004B36B5"/>
    <w:rsid w:val="004B389B"/>
    <w:rsid w:val="004B4AA0"/>
    <w:rsid w:val="004B4B75"/>
    <w:rsid w:val="004B5EC3"/>
    <w:rsid w:val="004B63B9"/>
    <w:rsid w:val="004B6498"/>
    <w:rsid w:val="004B7208"/>
    <w:rsid w:val="004C1625"/>
    <w:rsid w:val="004C1D4F"/>
    <w:rsid w:val="004C1E7D"/>
    <w:rsid w:val="004C2204"/>
    <w:rsid w:val="004C4D66"/>
    <w:rsid w:val="004C5AD0"/>
    <w:rsid w:val="004C66AB"/>
    <w:rsid w:val="004D0625"/>
    <w:rsid w:val="004D2B00"/>
    <w:rsid w:val="004D395A"/>
    <w:rsid w:val="004D3FCA"/>
    <w:rsid w:val="004D4302"/>
    <w:rsid w:val="004D5A67"/>
    <w:rsid w:val="004D6242"/>
    <w:rsid w:val="004D68E6"/>
    <w:rsid w:val="004D6DDE"/>
    <w:rsid w:val="004E0738"/>
    <w:rsid w:val="004E2096"/>
    <w:rsid w:val="004E25B8"/>
    <w:rsid w:val="004E2D88"/>
    <w:rsid w:val="004E31F8"/>
    <w:rsid w:val="004E3371"/>
    <w:rsid w:val="004E3DC4"/>
    <w:rsid w:val="004E3FE5"/>
    <w:rsid w:val="004E440A"/>
    <w:rsid w:val="004E6830"/>
    <w:rsid w:val="004E7AFB"/>
    <w:rsid w:val="004F03F0"/>
    <w:rsid w:val="004F0C18"/>
    <w:rsid w:val="004F3AF0"/>
    <w:rsid w:val="004F61BB"/>
    <w:rsid w:val="004F65F8"/>
    <w:rsid w:val="004F6D9E"/>
    <w:rsid w:val="004F70FE"/>
    <w:rsid w:val="005004C3"/>
    <w:rsid w:val="0050578B"/>
    <w:rsid w:val="0050626F"/>
    <w:rsid w:val="00506F23"/>
    <w:rsid w:val="00507937"/>
    <w:rsid w:val="00510A21"/>
    <w:rsid w:val="005110E2"/>
    <w:rsid w:val="00511A95"/>
    <w:rsid w:val="00511FC3"/>
    <w:rsid w:val="005122B3"/>
    <w:rsid w:val="00512B9D"/>
    <w:rsid w:val="00515D12"/>
    <w:rsid w:val="00515D9D"/>
    <w:rsid w:val="0051710B"/>
    <w:rsid w:val="00517C7D"/>
    <w:rsid w:val="00520709"/>
    <w:rsid w:val="0052083D"/>
    <w:rsid w:val="00520951"/>
    <w:rsid w:val="00520AB8"/>
    <w:rsid w:val="005216C3"/>
    <w:rsid w:val="00521A5C"/>
    <w:rsid w:val="00522578"/>
    <w:rsid w:val="0052285A"/>
    <w:rsid w:val="005234D3"/>
    <w:rsid w:val="0052404B"/>
    <w:rsid w:val="00524A2C"/>
    <w:rsid w:val="005263F7"/>
    <w:rsid w:val="00530AA6"/>
    <w:rsid w:val="005319AE"/>
    <w:rsid w:val="00531ED9"/>
    <w:rsid w:val="0053259A"/>
    <w:rsid w:val="0053324D"/>
    <w:rsid w:val="00534E83"/>
    <w:rsid w:val="0054003E"/>
    <w:rsid w:val="0054028A"/>
    <w:rsid w:val="00540369"/>
    <w:rsid w:val="00540540"/>
    <w:rsid w:val="0054124D"/>
    <w:rsid w:val="0054346A"/>
    <w:rsid w:val="00543D90"/>
    <w:rsid w:val="0054514A"/>
    <w:rsid w:val="00546552"/>
    <w:rsid w:val="005465BF"/>
    <w:rsid w:val="00547013"/>
    <w:rsid w:val="005473EA"/>
    <w:rsid w:val="00547726"/>
    <w:rsid w:val="0054784C"/>
    <w:rsid w:val="00547D31"/>
    <w:rsid w:val="00550622"/>
    <w:rsid w:val="00551E28"/>
    <w:rsid w:val="00552436"/>
    <w:rsid w:val="005530AF"/>
    <w:rsid w:val="005541A7"/>
    <w:rsid w:val="00560BAA"/>
    <w:rsid w:val="00560EDC"/>
    <w:rsid w:val="00562C96"/>
    <w:rsid w:val="00563330"/>
    <w:rsid w:val="00567101"/>
    <w:rsid w:val="005678E9"/>
    <w:rsid w:val="00570427"/>
    <w:rsid w:val="00570E1B"/>
    <w:rsid w:val="005714D0"/>
    <w:rsid w:val="0057173E"/>
    <w:rsid w:val="00571B75"/>
    <w:rsid w:val="00571FD0"/>
    <w:rsid w:val="00572188"/>
    <w:rsid w:val="00573D00"/>
    <w:rsid w:val="00574158"/>
    <w:rsid w:val="005769D9"/>
    <w:rsid w:val="0058031D"/>
    <w:rsid w:val="005826FF"/>
    <w:rsid w:val="00582E2E"/>
    <w:rsid w:val="00584B0A"/>
    <w:rsid w:val="00584B7C"/>
    <w:rsid w:val="00586760"/>
    <w:rsid w:val="005873B7"/>
    <w:rsid w:val="00590876"/>
    <w:rsid w:val="0059154C"/>
    <w:rsid w:val="0059239D"/>
    <w:rsid w:val="005928A5"/>
    <w:rsid w:val="00593301"/>
    <w:rsid w:val="005933C9"/>
    <w:rsid w:val="00595850"/>
    <w:rsid w:val="00595A96"/>
    <w:rsid w:val="00595E04"/>
    <w:rsid w:val="00597342"/>
    <w:rsid w:val="005A01EE"/>
    <w:rsid w:val="005A07B0"/>
    <w:rsid w:val="005A0BB1"/>
    <w:rsid w:val="005A1972"/>
    <w:rsid w:val="005A29D9"/>
    <w:rsid w:val="005A3584"/>
    <w:rsid w:val="005B0920"/>
    <w:rsid w:val="005B0EAC"/>
    <w:rsid w:val="005B1C6C"/>
    <w:rsid w:val="005B2B22"/>
    <w:rsid w:val="005B2F65"/>
    <w:rsid w:val="005B60BA"/>
    <w:rsid w:val="005B6AE2"/>
    <w:rsid w:val="005B6FB6"/>
    <w:rsid w:val="005B72B7"/>
    <w:rsid w:val="005B7310"/>
    <w:rsid w:val="005B7396"/>
    <w:rsid w:val="005B7C2D"/>
    <w:rsid w:val="005C1028"/>
    <w:rsid w:val="005C12D6"/>
    <w:rsid w:val="005C1A7C"/>
    <w:rsid w:val="005C2253"/>
    <w:rsid w:val="005C2363"/>
    <w:rsid w:val="005C251F"/>
    <w:rsid w:val="005C2698"/>
    <w:rsid w:val="005C2969"/>
    <w:rsid w:val="005C2C63"/>
    <w:rsid w:val="005C42FC"/>
    <w:rsid w:val="005C4B65"/>
    <w:rsid w:val="005C6494"/>
    <w:rsid w:val="005D0484"/>
    <w:rsid w:val="005D08DF"/>
    <w:rsid w:val="005D0FFE"/>
    <w:rsid w:val="005D1271"/>
    <w:rsid w:val="005D19DD"/>
    <w:rsid w:val="005D27A2"/>
    <w:rsid w:val="005D2841"/>
    <w:rsid w:val="005D31C7"/>
    <w:rsid w:val="005D4685"/>
    <w:rsid w:val="005D47D0"/>
    <w:rsid w:val="005D4CDD"/>
    <w:rsid w:val="005D4E60"/>
    <w:rsid w:val="005D6E6A"/>
    <w:rsid w:val="005D7B00"/>
    <w:rsid w:val="005E06AF"/>
    <w:rsid w:val="005E0FEE"/>
    <w:rsid w:val="005E1E6B"/>
    <w:rsid w:val="005E231B"/>
    <w:rsid w:val="005E2CC9"/>
    <w:rsid w:val="005E434B"/>
    <w:rsid w:val="005E44A2"/>
    <w:rsid w:val="005E701D"/>
    <w:rsid w:val="005E708D"/>
    <w:rsid w:val="005E7380"/>
    <w:rsid w:val="005E76B9"/>
    <w:rsid w:val="005F0317"/>
    <w:rsid w:val="005F1544"/>
    <w:rsid w:val="005F3A56"/>
    <w:rsid w:val="005F4362"/>
    <w:rsid w:val="005F4B74"/>
    <w:rsid w:val="005F4CE1"/>
    <w:rsid w:val="005F65E2"/>
    <w:rsid w:val="005F77C1"/>
    <w:rsid w:val="005F79F3"/>
    <w:rsid w:val="006007E1"/>
    <w:rsid w:val="00600F7F"/>
    <w:rsid w:val="00601367"/>
    <w:rsid w:val="00601B2F"/>
    <w:rsid w:val="00602CA5"/>
    <w:rsid w:val="00602F3D"/>
    <w:rsid w:val="00602F97"/>
    <w:rsid w:val="00603E6D"/>
    <w:rsid w:val="0060632E"/>
    <w:rsid w:val="006106F1"/>
    <w:rsid w:val="00613F14"/>
    <w:rsid w:val="00614BF2"/>
    <w:rsid w:val="006151EF"/>
    <w:rsid w:val="006154A3"/>
    <w:rsid w:val="006169DD"/>
    <w:rsid w:val="00617549"/>
    <w:rsid w:val="0062037D"/>
    <w:rsid w:val="006209D1"/>
    <w:rsid w:val="00621241"/>
    <w:rsid w:val="00621B67"/>
    <w:rsid w:val="006229C0"/>
    <w:rsid w:val="0062762B"/>
    <w:rsid w:val="0063024A"/>
    <w:rsid w:val="0063135C"/>
    <w:rsid w:val="00631CF6"/>
    <w:rsid w:val="00633997"/>
    <w:rsid w:val="00633A30"/>
    <w:rsid w:val="00633E62"/>
    <w:rsid w:val="00634F46"/>
    <w:rsid w:val="0063650A"/>
    <w:rsid w:val="006415E7"/>
    <w:rsid w:val="00644162"/>
    <w:rsid w:val="006449B3"/>
    <w:rsid w:val="00644FCA"/>
    <w:rsid w:val="006455F8"/>
    <w:rsid w:val="00645891"/>
    <w:rsid w:val="00646745"/>
    <w:rsid w:val="00646A3F"/>
    <w:rsid w:val="00647269"/>
    <w:rsid w:val="00650135"/>
    <w:rsid w:val="0065141D"/>
    <w:rsid w:val="00652FE7"/>
    <w:rsid w:val="00653695"/>
    <w:rsid w:val="00653E18"/>
    <w:rsid w:val="00654965"/>
    <w:rsid w:val="00654B5B"/>
    <w:rsid w:val="006551A6"/>
    <w:rsid w:val="00656AEE"/>
    <w:rsid w:val="00656E3F"/>
    <w:rsid w:val="00660486"/>
    <w:rsid w:val="00660DAB"/>
    <w:rsid w:val="00661BC2"/>
    <w:rsid w:val="00661D02"/>
    <w:rsid w:val="00661E8F"/>
    <w:rsid w:val="0066272B"/>
    <w:rsid w:val="006627A0"/>
    <w:rsid w:val="006632D9"/>
    <w:rsid w:val="00663E7A"/>
    <w:rsid w:val="00663F93"/>
    <w:rsid w:val="00665839"/>
    <w:rsid w:val="006659F3"/>
    <w:rsid w:val="00666333"/>
    <w:rsid w:val="0066733C"/>
    <w:rsid w:val="00667392"/>
    <w:rsid w:val="00670E0E"/>
    <w:rsid w:val="00671281"/>
    <w:rsid w:val="00671E0A"/>
    <w:rsid w:val="00672D65"/>
    <w:rsid w:val="0067668C"/>
    <w:rsid w:val="00676E1B"/>
    <w:rsid w:val="00677C5E"/>
    <w:rsid w:val="006802F4"/>
    <w:rsid w:val="006803A8"/>
    <w:rsid w:val="00682435"/>
    <w:rsid w:val="00682FBC"/>
    <w:rsid w:val="0068496A"/>
    <w:rsid w:val="0068497B"/>
    <w:rsid w:val="00684F27"/>
    <w:rsid w:val="00685E4A"/>
    <w:rsid w:val="00686D71"/>
    <w:rsid w:val="00687E30"/>
    <w:rsid w:val="006909A7"/>
    <w:rsid w:val="0069196D"/>
    <w:rsid w:val="006923C9"/>
    <w:rsid w:val="00692444"/>
    <w:rsid w:val="006929F3"/>
    <w:rsid w:val="00693C2A"/>
    <w:rsid w:val="00693ED0"/>
    <w:rsid w:val="00696C22"/>
    <w:rsid w:val="006979F4"/>
    <w:rsid w:val="006A2291"/>
    <w:rsid w:val="006A2E38"/>
    <w:rsid w:val="006A426A"/>
    <w:rsid w:val="006A46E2"/>
    <w:rsid w:val="006A4DF2"/>
    <w:rsid w:val="006A4F3C"/>
    <w:rsid w:val="006A6AAC"/>
    <w:rsid w:val="006B103E"/>
    <w:rsid w:val="006B345E"/>
    <w:rsid w:val="006B512D"/>
    <w:rsid w:val="006B58DC"/>
    <w:rsid w:val="006B679C"/>
    <w:rsid w:val="006B7E20"/>
    <w:rsid w:val="006B7F6E"/>
    <w:rsid w:val="006C1D3F"/>
    <w:rsid w:val="006C337D"/>
    <w:rsid w:val="006C4205"/>
    <w:rsid w:val="006C4B5D"/>
    <w:rsid w:val="006C4D1E"/>
    <w:rsid w:val="006C61DF"/>
    <w:rsid w:val="006C67EA"/>
    <w:rsid w:val="006C7F2A"/>
    <w:rsid w:val="006D2C83"/>
    <w:rsid w:val="006D3464"/>
    <w:rsid w:val="006D3FFB"/>
    <w:rsid w:val="006D5B32"/>
    <w:rsid w:val="006D5C4C"/>
    <w:rsid w:val="006D68AB"/>
    <w:rsid w:val="006D78C6"/>
    <w:rsid w:val="006E0720"/>
    <w:rsid w:val="006E0796"/>
    <w:rsid w:val="006E0903"/>
    <w:rsid w:val="006E0A33"/>
    <w:rsid w:val="006E0FFE"/>
    <w:rsid w:val="006E19E9"/>
    <w:rsid w:val="006E1BC5"/>
    <w:rsid w:val="006E3350"/>
    <w:rsid w:val="006E3430"/>
    <w:rsid w:val="006E37CE"/>
    <w:rsid w:val="006E4A18"/>
    <w:rsid w:val="006E5F87"/>
    <w:rsid w:val="006E6CCD"/>
    <w:rsid w:val="006E73A2"/>
    <w:rsid w:val="006F0125"/>
    <w:rsid w:val="006F0A82"/>
    <w:rsid w:val="006F0D94"/>
    <w:rsid w:val="006F184E"/>
    <w:rsid w:val="006F1E6D"/>
    <w:rsid w:val="006F242D"/>
    <w:rsid w:val="006F742A"/>
    <w:rsid w:val="0070004B"/>
    <w:rsid w:val="007030FE"/>
    <w:rsid w:val="00704535"/>
    <w:rsid w:val="00704A41"/>
    <w:rsid w:val="00706340"/>
    <w:rsid w:val="00706726"/>
    <w:rsid w:val="007069DE"/>
    <w:rsid w:val="00706AB8"/>
    <w:rsid w:val="007071A7"/>
    <w:rsid w:val="007079CA"/>
    <w:rsid w:val="007104A7"/>
    <w:rsid w:val="007117D7"/>
    <w:rsid w:val="00711CFB"/>
    <w:rsid w:val="007125A3"/>
    <w:rsid w:val="00713FD0"/>
    <w:rsid w:val="00714B3E"/>
    <w:rsid w:val="00714C53"/>
    <w:rsid w:val="00714C54"/>
    <w:rsid w:val="00716123"/>
    <w:rsid w:val="00717195"/>
    <w:rsid w:val="00717C04"/>
    <w:rsid w:val="00720063"/>
    <w:rsid w:val="00721C35"/>
    <w:rsid w:val="00721D11"/>
    <w:rsid w:val="00724B49"/>
    <w:rsid w:val="00724EF6"/>
    <w:rsid w:val="00725D7D"/>
    <w:rsid w:val="00726752"/>
    <w:rsid w:val="00726901"/>
    <w:rsid w:val="00726EDB"/>
    <w:rsid w:val="0072797E"/>
    <w:rsid w:val="007302FF"/>
    <w:rsid w:val="00730699"/>
    <w:rsid w:val="00731008"/>
    <w:rsid w:val="007313D6"/>
    <w:rsid w:val="00731D3F"/>
    <w:rsid w:val="00731F36"/>
    <w:rsid w:val="00731FAA"/>
    <w:rsid w:val="00732661"/>
    <w:rsid w:val="007330EE"/>
    <w:rsid w:val="00733540"/>
    <w:rsid w:val="007336B4"/>
    <w:rsid w:val="0073458D"/>
    <w:rsid w:val="007360E9"/>
    <w:rsid w:val="007367AE"/>
    <w:rsid w:val="007375A4"/>
    <w:rsid w:val="007375C2"/>
    <w:rsid w:val="00737DF9"/>
    <w:rsid w:val="00740375"/>
    <w:rsid w:val="00743630"/>
    <w:rsid w:val="0074408A"/>
    <w:rsid w:val="0074428B"/>
    <w:rsid w:val="00745ED8"/>
    <w:rsid w:val="00745FC6"/>
    <w:rsid w:val="0074691F"/>
    <w:rsid w:val="00747751"/>
    <w:rsid w:val="007501BB"/>
    <w:rsid w:val="00750FF4"/>
    <w:rsid w:val="007520D7"/>
    <w:rsid w:val="007525EB"/>
    <w:rsid w:val="00757188"/>
    <w:rsid w:val="00757AEC"/>
    <w:rsid w:val="00757D94"/>
    <w:rsid w:val="00760293"/>
    <w:rsid w:val="00760B9A"/>
    <w:rsid w:val="00760F24"/>
    <w:rsid w:val="00761670"/>
    <w:rsid w:val="00762A04"/>
    <w:rsid w:val="00763A32"/>
    <w:rsid w:val="007664C4"/>
    <w:rsid w:val="00767AE9"/>
    <w:rsid w:val="00767E43"/>
    <w:rsid w:val="0077198D"/>
    <w:rsid w:val="0077236A"/>
    <w:rsid w:val="007726E4"/>
    <w:rsid w:val="0077381E"/>
    <w:rsid w:val="007757D3"/>
    <w:rsid w:val="007763C0"/>
    <w:rsid w:val="0077680E"/>
    <w:rsid w:val="00776A28"/>
    <w:rsid w:val="00776BB5"/>
    <w:rsid w:val="00780AB5"/>
    <w:rsid w:val="00780F65"/>
    <w:rsid w:val="00782F40"/>
    <w:rsid w:val="007836C3"/>
    <w:rsid w:val="00783F2C"/>
    <w:rsid w:val="00784BF2"/>
    <w:rsid w:val="00785139"/>
    <w:rsid w:val="007869E4"/>
    <w:rsid w:val="00787244"/>
    <w:rsid w:val="00790835"/>
    <w:rsid w:val="00790ABC"/>
    <w:rsid w:val="00791870"/>
    <w:rsid w:val="007923EE"/>
    <w:rsid w:val="00792F12"/>
    <w:rsid w:val="0079303A"/>
    <w:rsid w:val="00793786"/>
    <w:rsid w:val="00793937"/>
    <w:rsid w:val="00797165"/>
    <w:rsid w:val="00797D17"/>
    <w:rsid w:val="00797FF9"/>
    <w:rsid w:val="007A21FB"/>
    <w:rsid w:val="007A625A"/>
    <w:rsid w:val="007A69E6"/>
    <w:rsid w:val="007A7804"/>
    <w:rsid w:val="007B1576"/>
    <w:rsid w:val="007B2058"/>
    <w:rsid w:val="007B2247"/>
    <w:rsid w:val="007B354E"/>
    <w:rsid w:val="007B3B8D"/>
    <w:rsid w:val="007B5918"/>
    <w:rsid w:val="007B71A3"/>
    <w:rsid w:val="007C2E28"/>
    <w:rsid w:val="007C344C"/>
    <w:rsid w:val="007C3506"/>
    <w:rsid w:val="007C3B01"/>
    <w:rsid w:val="007C3EFA"/>
    <w:rsid w:val="007C70CA"/>
    <w:rsid w:val="007D0B9D"/>
    <w:rsid w:val="007D165D"/>
    <w:rsid w:val="007D2465"/>
    <w:rsid w:val="007D27AE"/>
    <w:rsid w:val="007D3850"/>
    <w:rsid w:val="007D3E2B"/>
    <w:rsid w:val="007D4034"/>
    <w:rsid w:val="007D403C"/>
    <w:rsid w:val="007D4068"/>
    <w:rsid w:val="007D54C4"/>
    <w:rsid w:val="007D62E5"/>
    <w:rsid w:val="007D6517"/>
    <w:rsid w:val="007D6D91"/>
    <w:rsid w:val="007D760E"/>
    <w:rsid w:val="007D7BFE"/>
    <w:rsid w:val="007E0186"/>
    <w:rsid w:val="007E061A"/>
    <w:rsid w:val="007E06A3"/>
    <w:rsid w:val="007E087E"/>
    <w:rsid w:val="007E0E14"/>
    <w:rsid w:val="007E2B16"/>
    <w:rsid w:val="007E32F9"/>
    <w:rsid w:val="007E3A4F"/>
    <w:rsid w:val="007E3A83"/>
    <w:rsid w:val="007E4F3E"/>
    <w:rsid w:val="007E4F5C"/>
    <w:rsid w:val="007E6B08"/>
    <w:rsid w:val="007F0E79"/>
    <w:rsid w:val="007F158A"/>
    <w:rsid w:val="007F1A1B"/>
    <w:rsid w:val="007F1DE7"/>
    <w:rsid w:val="007F3A6F"/>
    <w:rsid w:val="007F40C9"/>
    <w:rsid w:val="007F4279"/>
    <w:rsid w:val="007F52E3"/>
    <w:rsid w:val="007F5D30"/>
    <w:rsid w:val="007F6BE6"/>
    <w:rsid w:val="007F72A0"/>
    <w:rsid w:val="00802DA6"/>
    <w:rsid w:val="00803783"/>
    <w:rsid w:val="00805CB0"/>
    <w:rsid w:val="00806814"/>
    <w:rsid w:val="008073C6"/>
    <w:rsid w:val="00810534"/>
    <w:rsid w:val="00812935"/>
    <w:rsid w:val="00814D92"/>
    <w:rsid w:val="0081554B"/>
    <w:rsid w:val="008157EB"/>
    <w:rsid w:val="00817ACA"/>
    <w:rsid w:val="00820999"/>
    <w:rsid w:val="00820E03"/>
    <w:rsid w:val="00824F29"/>
    <w:rsid w:val="008268ED"/>
    <w:rsid w:val="0082751F"/>
    <w:rsid w:val="00827800"/>
    <w:rsid w:val="008278FB"/>
    <w:rsid w:val="00827922"/>
    <w:rsid w:val="00827CC1"/>
    <w:rsid w:val="00827DFE"/>
    <w:rsid w:val="00830529"/>
    <w:rsid w:val="0083161D"/>
    <w:rsid w:val="00833543"/>
    <w:rsid w:val="00833583"/>
    <w:rsid w:val="0083483E"/>
    <w:rsid w:val="00834969"/>
    <w:rsid w:val="008364B8"/>
    <w:rsid w:val="008373D9"/>
    <w:rsid w:val="00840474"/>
    <w:rsid w:val="0084077A"/>
    <w:rsid w:val="00842575"/>
    <w:rsid w:val="0084379E"/>
    <w:rsid w:val="008458FC"/>
    <w:rsid w:val="00845FA8"/>
    <w:rsid w:val="00846C36"/>
    <w:rsid w:val="0084745A"/>
    <w:rsid w:val="0084758B"/>
    <w:rsid w:val="008475C5"/>
    <w:rsid w:val="00847F53"/>
    <w:rsid w:val="00847FCC"/>
    <w:rsid w:val="008506CD"/>
    <w:rsid w:val="00851E92"/>
    <w:rsid w:val="0085201E"/>
    <w:rsid w:val="00853309"/>
    <w:rsid w:val="00853F7E"/>
    <w:rsid w:val="00854695"/>
    <w:rsid w:val="00854DF8"/>
    <w:rsid w:val="00855F03"/>
    <w:rsid w:val="00857D64"/>
    <w:rsid w:val="0086020F"/>
    <w:rsid w:val="008607FE"/>
    <w:rsid w:val="00860DA3"/>
    <w:rsid w:val="00860E48"/>
    <w:rsid w:val="00861AE8"/>
    <w:rsid w:val="0086288E"/>
    <w:rsid w:val="008630AA"/>
    <w:rsid w:val="00863530"/>
    <w:rsid w:val="00864948"/>
    <w:rsid w:val="008649B3"/>
    <w:rsid w:val="00867A73"/>
    <w:rsid w:val="00867C03"/>
    <w:rsid w:val="00867C3B"/>
    <w:rsid w:val="00867C8C"/>
    <w:rsid w:val="00871EFE"/>
    <w:rsid w:val="0087332E"/>
    <w:rsid w:val="00874828"/>
    <w:rsid w:val="008778B2"/>
    <w:rsid w:val="00881679"/>
    <w:rsid w:val="00881A5D"/>
    <w:rsid w:val="00881ABE"/>
    <w:rsid w:val="0088205A"/>
    <w:rsid w:val="00882BE6"/>
    <w:rsid w:val="00882C58"/>
    <w:rsid w:val="00882E41"/>
    <w:rsid w:val="00883921"/>
    <w:rsid w:val="00884BF1"/>
    <w:rsid w:val="00885C2F"/>
    <w:rsid w:val="00886CE5"/>
    <w:rsid w:val="00887E95"/>
    <w:rsid w:val="0089074D"/>
    <w:rsid w:val="0089107B"/>
    <w:rsid w:val="0089118F"/>
    <w:rsid w:val="00891D97"/>
    <w:rsid w:val="008929B3"/>
    <w:rsid w:val="00893059"/>
    <w:rsid w:val="0089337B"/>
    <w:rsid w:val="008933CB"/>
    <w:rsid w:val="0089385D"/>
    <w:rsid w:val="008939D5"/>
    <w:rsid w:val="00895813"/>
    <w:rsid w:val="00895934"/>
    <w:rsid w:val="00896C76"/>
    <w:rsid w:val="008978F0"/>
    <w:rsid w:val="00897912"/>
    <w:rsid w:val="00897F4D"/>
    <w:rsid w:val="008A0F25"/>
    <w:rsid w:val="008A1473"/>
    <w:rsid w:val="008A1E6B"/>
    <w:rsid w:val="008A3476"/>
    <w:rsid w:val="008A3DEA"/>
    <w:rsid w:val="008A4A6B"/>
    <w:rsid w:val="008A4F77"/>
    <w:rsid w:val="008A6257"/>
    <w:rsid w:val="008A6926"/>
    <w:rsid w:val="008B09FD"/>
    <w:rsid w:val="008B20F7"/>
    <w:rsid w:val="008B314D"/>
    <w:rsid w:val="008B3844"/>
    <w:rsid w:val="008B38FC"/>
    <w:rsid w:val="008B4EA5"/>
    <w:rsid w:val="008B4F55"/>
    <w:rsid w:val="008B5031"/>
    <w:rsid w:val="008B5C22"/>
    <w:rsid w:val="008B6500"/>
    <w:rsid w:val="008B7015"/>
    <w:rsid w:val="008B7955"/>
    <w:rsid w:val="008B7EC2"/>
    <w:rsid w:val="008C1C26"/>
    <w:rsid w:val="008C1CB6"/>
    <w:rsid w:val="008C3347"/>
    <w:rsid w:val="008C467F"/>
    <w:rsid w:val="008C597C"/>
    <w:rsid w:val="008C7420"/>
    <w:rsid w:val="008C78D9"/>
    <w:rsid w:val="008C7A3C"/>
    <w:rsid w:val="008D0B14"/>
    <w:rsid w:val="008D17D9"/>
    <w:rsid w:val="008D1D9C"/>
    <w:rsid w:val="008D1F38"/>
    <w:rsid w:val="008D416C"/>
    <w:rsid w:val="008E0D05"/>
    <w:rsid w:val="008E145A"/>
    <w:rsid w:val="008E1FAE"/>
    <w:rsid w:val="008E2003"/>
    <w:rsid w:val="008E31E9"/>
    <w:rsid w:val="008E58E5"/>
    <w:rsid w:val="008E735A"/>
    <w:rsid w:val="008E7D99"/>
    <w:rsid w:val="008F0955"/>
    <w:rsid w:val="008F134E"/>
    <w:rsid w:val="008F143A"/>
    <w:rsid w:val="008F3D1B"/>
    <w:rsid w:val="008F7211"/>
    <w:rsid w:val="0090011E"/>
    <w:rsid w:val="00900A75"/>
    <w:rsid w:val="00901C23"/>
    <w:rsid w:val="00902CAE"/>
    <w:rsid w:val="00903AD3"/>
    <w:rsid w:val="00903B17"/>
    <w:rsid w:val="00903FAE"/>
    <w:rsid w:val="009051D5"/>
    <w:rsid w:val="009064E4"/>
    <w:rsid w:val="009101A3"/>
    <w:rsid w:val="0091026F"/>
    <w:rsid w:val="00911836"/>
    <w:rsid w:val="00912847"/>
    <w:rsid w:val="00914465"/>
    <w:rsid w:val="009147AA"/>
    <w:rsid w:val="00915082"/>
    <w:rsid w:val="0091736D"/>
    <w:rsid w:val="0092305B"/>
    <w:rsid w:val="00925121"/>
    <w:rsid w:val="0092593D"/>
    <w:rsid w:val="00926ECF"/>
    <w:rsid w:val="00927A52"/>
    <w:rsid w:val="00927E34"/>
    <w:rsid w:val="00934477"/>
    <w:rsid w:val="00934868"/>
    <w:rsid w:val="0093494E"/>
    <w:rsid w:val="00935768"/>
    <w:rsid w:val="00940146"/>
    <w:rsid w:val="00940993"/>
    <w:rsid w:val="00940E7B"/>
    <w:rsid w:val="0094268E"/>
    <w:rsid w:val="00944337"/>
    <w:rsid w:val="00944B11"/>
    <w:rsid w:val="00944BBC"/>
    <w:rsid w:val="009466B7"/>
    <w:rsid w:val="00947D38"/>
    <w:rsid w:val="00953CDF"/>
    <w:rsid w:val="009554B9"/>
    <w:rsid w:val="009555B0"/>
    <w:rsid w:val="009564EE"/>
    <w:rsid w:val="00957310"/>
    <w:rsid w:val="00957E05"/>
    <w:rsid w:val="00961A3B"/>
    <w:rsid w:val="00961AE5"/>
    <w:rsid w:val="00961BD2"/>
    <w:rsid w:val="0096394D"/>
    <w:rsid w:val="00963FBB"/>
    <w:rsid w:val="009641F7"/>
    <w:rsid w:val="009653FC"/>
    <w:rsid w:val="00967E50"/>
    <w:rsid w:val="00970102"/>
    <w:rsid w:val="00973387"/>
    <w:rsid w:val="00973A87"/>
    <w:rsid w:val="00973ABB"/>
    <w:rsid w:val="00973FCD"/>
    <w:rsid w:val="00975A52"/>
    <w:rsid w:val="00975E0A"/>
    <w:rsid w:val="0097664B"/>
    <w:rsid w:val="00976DAC"/>
    <w:rsid w:val="00976E24"/>
    <w:rsid w:val="00976F04"/>
    <w:rsid w:val="00977895"/>
    <w:rsid w:val="0098069E"/>
    <w:rsid w:val="009809ED"/>
    <w:rsid w:val="009823EA"/>
    <w:rsid w:val="00982ECF"/>
    <w:rsid w:val="00982F57"/>
    <w:rsid w:val="0098313D"/>
    <w:rsid w:val="00984F3D"/>
    <w:rsid w:val="00986C5B"/>
    <w:rsid w:val="00986FEE"/>
    <w:rsid w:val="0098708A"/>
    <w:rsid w:val="00987AE5"/>
    <w:rsid w:val="00990C51"/>
    <w:rsid w:val="00990DEC"/>
    <w:rsid w:val="00992727"/>
    <w:rsid w:val="00992B89"/>
    <w:rsid w:val="00994977"/>
    <w:rsid w:val="009A0FF6"/>
    <w:rsid w:val="009A1E58"/>
    <w:rsid w:val="009A1FFF"/>
    <w:rsid w:val="009A3266"/>
    <w:rsid w:val="009A60BB"/>
    <w:rsid w:val="009A655C"/>
    <w:rsid w:val="009A6689"/>
    <w:rsid w:val="009A6B44"/>
    <w:rsid w:val="009A7C30"/>
    <w:rsid w:val="009A7ED1"/>
    <w:rsid w:val="009A7F24"/>
    <w:rsid w:val="009B063B"/>
    <w:rsid w:val="009B076F"/>
    <w:rsid w:val="009B0D0D"/>
    <w:rsid w:val="009B0F8E"/>
    <w:rsid w:val="009B1FBA"/>
    <w:rsid w:val="009B3D91"/>
    <w:rsid w:val="009B43E1"/>
    <w:rsid w:val="009B6554"/>
    <w:rsid w:val="009B7818"/>
    <w:rsid w:val="009B7A49"/>
    <w:rsid w:val="009B7C74"/>
    <w:rsid w:val="009B7D14"/>
    <w:rsid w:val="009C13FB"/>
    <w:rsid w:val="009C1515"/>
    <w:rsid w:val="009C15FD"/>
    <w:rsid w:val="009C186A"/>
    <w:rsid w:val="009C1FD5"/>
    <w:rsid w:val="009C2890"/>
    <w:rsid w:val="009C2F8D"/>
    <w:rsid w:val="009C3991"/>
    <w:rsid w:val="009C3C74"/>
    <w:rsid w:val="009C442F"/>
    <w:rsid w:val="009C4753"/>
    <w:rsid w:val="009C4A6D"/>
    <w:rsid w:val="009C5380"/>
    <w:rsid w:val="009C5A1A"/>
    <w:rsid w:val="009C60F6"/>
    <w:rsid w:val="009C6737"/>
    <w:rsid w:val="009C6772"/>
    <w:rsid w:val="009C67B7"/>
    <w:rsid w:val="009C6C9F"/>
    <w:rsid w:val="009C6EE0"/>
    <w:rsid w:val="009C6F8B"/>
    <w:rsid w:val="009D073A"/>
    <w:rsid w:val="009D127E"/>
    <w:rsid w:val="009D168C"/>
    <w:rsid w:val="009D1AEA"/>
    <w:rsid w:val="009D2749"/>
    <w:rsid w:val="009D3BC0"/>
    <w:rsid w:val="009D4219"/>
    <w:rsid w:val="009D4B60"/>
    <w:rsid w:val="009D5E45"/>
    <w:rsid w:val="009D73CB"/>
    <w:rsid w:val="009E0A17"/>
    <w:rsid w:val="009E15A3"/>
    <w:rsid w:val="009E26CB"/>
    <w:rsid w:val="009E31BD"/>
    <w:rsid w:val="009E3F84"/>
    <w:rsid w:val="009E6316"/>
    <w:rsid w:val="009E6461"/>
    <w:rsid w:val="009E6489"/>
    <w:rsid w:val="009E6BDC"/>
    <w:rsid w:val="009E6FD8"/>
    <w:rsid w:val="009E7253"/>
    <w:rsid w:val="009E74CF"/>
    <w:rsid w:val="009F0AA9"/>
    <w:rsid w:val="009F0D81"/>
    <w:rsid w:val="009F1477"/>
    <w:rsid w:val="009F2309"/>
    <w:rsid w:val="009F4279"/>
    <w:rsid w:val="009F4C7C"/>
    <w:rsid w:val="009F6AD0"/>
    <w:rsid w:val="009F728F"/>
    <w:rsid w:val="009F7552"/>
    <w:rsid w:val="00A00503"/>
    <w:rsid w:val="00A01311"/>
    <w:rsid w:val="00A015E8"/>
    <w:rsid w:val="00A01E43"/>
    <w:rsid w:val="00A021FF"/>
    <w:rsid w:val="00A02825"/>
    <w:rsid w:val="00A034FB"/>
    <w:rsid w:val="00A03B61"/>
    <w:rsid w:val="00A04D66"/>
    <w:rsid w:val="00A050C6"/>
    <w:rsid w:val="00A05421"/>
    <w:rsid w:val="00A05567"/>
    <w:rsid w:val="00A0566F"/>
    <w:rsid w:val="00A05AB5"/>
    <w:rsid w:val="00A073E2"/>
    <w:rsid w:val="00A07837"/>
    <w:rsid w:val="00A079C8"/>
    <w:rsid w:val="00A07B3F"/>
    <w:rsid w:val="00A07BCD"/>
    <w:rsid w:val="00A1030F"/>
    <w:rsid w:val="00A11441"/>
    <w:rsid w:val="00A13287"/>
    <w:rsid w:val="00A148E1"/>
    <w:rsid w:val="00A14A3C"/>
    <w:rsid w:val="00A14E8E"/>
    <w:rsid w:val="00A204B4"/>
    <w:rsid w:val="00A20EEB"/>
    <w:rsid w:val="00A222C8"/>
    <w:rsid w:val="00A22F95"/>
    <w:rsid w:val="00A23897"/>
    <w:rsid w:val="00A23945"/>
    <w:rsid w:val="00A24D41"/>
    <w:rsid w:val="00A3015A"/>
    <w:rsid w:val="00A30F26"/>
    <w:rsid w:val="00A31053"/>
    <w:rsid w:val="00A31209"/>
    <w:rsid w:val="00A33038"/>
    <w:rsid w:val="00A331A1"/>
    <w:rsid w:val="00A33B24"/>
    <w:rsid w:val="00A351CA"/>
    <w:rsid w:val="00A35B2F"/>
    <w:rsid w:val="00A36590"/>
    <w:rsid w:val="00A376D2"/>
    <w:rsid w:val="00A40712"/>
    <w:rsid w:val="00A4125E"/>
    <w:rsid w:val="00A41B82"/>
    <w:rsid w:val="00A41E68"/>
    <w:rsid w:val="00A436D8"/>
    <w:rsid w:val="00A43BB1"/>
    <w:rsid w:val="00A43E35"/>
    <w:rsid w:val="00A44991"/>
    <w:rsid w:val="00A4503B"/>
    <w:rsid w:val="00A4542C"/>
    <w:rsid w:val="00A46127"/>
    <w:rsid w:val="00A46AD1"/>
    <w:rsid w:val="00A46E50"/>
    <w:rsid w:val="00A50522"/>
    <w:rsid w:val="00A511CF"/>
    <w:rsid w:val="00A523B7"/>
    <w:rsid w:val="00A52B3A"/>
    <w:rsid w:val="00A5433B"/>
    <w:rsid w:val="00A54C6E"/>
    <w:rsid w:val="00A55EAE"/>
    <w:rsid w:val="00A55FD3"/>
    <w:rsid w:val="00A56683"/>
    <w:rsid w:val="00A566B6"/>
    <w:rsid w:val="00A5714B"/>
    <w:rsid w:val="00A575C2"/>
    <w:rsid w:val="00A60651"/>
    <w:rsid w:val="00A61207"/>
    <w:rsid w:val="00A61EFB"/>
    <w:rsid w:val="00A61F1E"/>
    <w:rsid w:val="00A62168"/>
    <w:rsid w:val="00A62DD3"/>
    <w:rsid w:val="00A63576"/>
    <w:rsid w:val="00A63D2A"/>
    <w:rsid w:val="00A65715"/>
    <w:rsid w:val="00A65C7B"/>
    <w:rsid w:val="00A674CE"/>
    <w:rsid w:val="00A67915"/>
    <w:rsid w:val="00A7098D"/>
    <w:rsid w:val="00A715B0"/>
    <w:rsid w:val="00A71AEA"/>
    <w:rsid w:val="00A7278B"/>
    <w:rsid w:val="00A72E3D"/>
    <w:rsid w:val="00A731CD"/>
    <w:rsid w:val="00A738F8"/>
    <w:rsid w:val="00A74C62"/>
    <w:rsid w:val="00A75579"/>
    <w:rsid w:val="00A76397"/>
    <w:rsid w:val="00A771FA"/>
    <w:rsid w:val="00A8056B"/>
    <w:rsid w:val="00A807CF"/>
    <w:rsid w:val="00A82068"/>
    <w:rsid w:val="00A8287F"/>
    <w:rsid w:val="00A829F9"/>
    <w:rsid w:val="00A82B97"/>
    <w:rsid w:val="00A82D2F"/>
    <w:rsid w:val="00A82DEE"/>
    <w:rsid w:val="00A82E84"/>
    <w:rsid w:val="00A8363C"/>
    <w:rsid w:val="00A84C0D"/>
    <w:rsid w:val="00A84FB5"/>
    <w:rsid w:val="00A862B0"/>
    <w:rsid w:val="00A87F4F"/>
    <w:rsid w:val="00A90764"/>
    <w:rsid w:val="00A91192"/>
    <w:rsid w:val="00A914AE"/>
    <w:rsid w:val="00A9161A"/>
    <w:rsid w:val="00A9367A"/>
    <w:rsid w:val="00A95243"/>
    <w:rsid w:val="00A952A8"/>
    <w:rsid w:val="00A9584F"/>
    <w:rsid w:val="00A96138"/>
    <w:rsid w:val="00A96472"/>
    <w:rsid w:val="00A972B5"/>
    <w:rsid w:val="00A97B86"/>
    <w:rsid w:val="00AA042B"/>
    <w:rsid w:val="00AA1CE9"/>
    <w:rsid w:val="00AA22AC"/>
    <w:rsid w:val="00AA2B50"/>
    <w:rsid w:val="00AA2D3B"/>
    <w:rsid w:val="00AA3064"/>
    <w:rsid w:val="00AA4DF0"/>
    <w:rsid w:val="00AA4FED"/>
    <w:rsid w:val="00AA5395"/>
    <w:rsid w:val="00AA5A8B"/>
    <w:rsid w:val="00AA5E61"/>
    <w:rsid w:val="00AA5ECF"/>
    <w:rsid w:val="00AA684E"/>
    <w:rsid w:val="00AB097E"/>
    <w:rsid w:val="00AB1C81"/>
    <w:rsid w:val="00AB254D"/>
    <w:rsid w:val="00AB2617"/>
    <w:rsid w:val="00AB3DBE"/>
    <w:rsid w:val="00AB430E"/>
    <w:rsid w:val="00AB4646"/>
    <w:rsid w:val="00AB4BC5"/>
    <w:rsid w:val="00AB528C"/>
    <w:rsid w:val="00AB779B"/>
    <w:rsid w:val="00AC0183"/>
    <w:rsid w:val="00AC105E"/>
    <w:rsid w:val="00AC1DE2"/>
    <w:rsid w:val="00AC2BB8"/>
    <w:rsid w:val="00AC3472"/>
    <w:rsid w:val="00AC38C6"/>
    <w:rsid w:val="00AC5BAC"/>
    <w:rsid w:val="00AD15ED"/>
    <w:rsid w:val="00AD3ABF"/>
    <w:rsid w:val="00AD3F9F"/>
    <w:rsid w:val="00AD40D5"/>
    <w:rsid w:val="00AD4728"/>
    <w:rsid w:val="00AD5545"/>
    <w:rsid w:val="00AD6481"/>
    <w:rsid w:val="00AE0E91"/>
    <w:rsid w:val="00AE1EC6"/>
    <w:rsid w:val="00AE313C"/>
    <w:rsid w:val="00AE38EA"/>
    <w:rsid w:val="00AE3DB5"/>
    <w:rsid w:val="00AE54C8"/>
    <w:rsid w:val="00AE5902"/>
    <w:rsid w:val="00AE63E7"/>
    <w:rsid w:val="00AE67B3"/>
    <w:rsid w:val="00AF0055"/>
    <w:rsid w:val="00AF018F"/>
    <w:rsid w:val="00AF3BD4"/>
    <w:rsid w:val="00AF3F22"/>
    <w:rsid w:val="00AF6B20"/>
    <w:rsid w:val="00AF6B93"/>
    <w:rsid w:val="00AF7C47"/>
    <w:rsid w:val="00AF7DFE"/>
    <w:rsid w:val="00B016B7"/>
    <w:rsid w:val="00B01A76"/>
    <w:rsid w:val="00B04B4D"/>
    <w:rsid w:val="00B04B8E"/>
    <w:rsid w:val="00B06DBB"/>
    <w:rsid w:val="00B102FC"/>
    <w:rsid w:val="00B1042C"/>
    <w:rsid w:val="00B10A8C"/>
    <w:rsid w:val="00B110DF"/>
    <w:rsid w:val="00B11100"/>
    <w:rsid w:val="00B113C8"/>
    <w:rsid w:val="00B1147B"/>
    <w:rsid w:val="00B11A2E"/>
    <w:rsid w:val="00B12605"/>
    <w:rsid w:val="00B138FD"/>
    <w:rsid w:val="00B13C14"/>
    <w:rsid w:val="00B14046"/>
    <w:rsid w:val="00B17AC3"/>
    <w:rsid w:val="00B21943"/>
    <w:rsid w:val="00B22622"/>
    <w:rsid w:val="00B22744"/>
    <w:rsid w:val="00B2296C"/>
    <w:rsid w:val="00B22EA1"/>
    <w:rsid w:val="00B2427C"/>
    <w:rsid w:val="00B244D7"/>
    <w:rsid w:val="00B245E5"/>
    <w:rsid w:val="00B269A7"/>
    <w:rsid w:val="00B27FCC"/>
    <w:rsid w:val="00B309CF"/>
    <w:rsid w:val="00B31FF5"/>
    <w:rsid w:val="00B33A51"/>
    <w:rsid w:val="00B33AA9"/>
    <w:rsid w:val="00B343E6"/>
    <w:rsid w:val="00B34F61"/>
    <w:rsid w:val="00B36550"/>
    <w:rsid w:val="00B3765D"/>
    <w:rsid w:val="00B414AA"/>
    <w:rsid w:val="00B42755"/>
    <w:rsid w:val="00B43E24"/>
    <w:rsid w:val="00B4481C"/>
    <w:rsid w:val="00B451F7"/>
    <w:rsid w:val="00B478C7"/>
    <w:rsid w:val="00B5106A"/>
    <w:rsid w:val="00B51C24"/>
    <w:rsid w:val="00B51FA2"/>
    <w:rsid w:val="00B545CF"/>
    <w:rsid w:val="00B56420"/>
    <w:rsid w:val="00B57315"/>
    <w:rsid w:val="00B57B67"/>
    <w:rsid w:val="00B57FB3"/>
    <w:rsid w:val="00B60293"/>
    <w:rsid w:val="00B60910"/>
    <w:rsid w:val="00B62020"/>
    <w:rsid w:val="00B62C42"/>
    <w:rsid w:val="00B62FA0"/>
    <w:rsid w:val="00B652CC"/>
    <w:rsid w:val="00B6648A"/>
    <w:rsid w:val="00B666B4"/>
    <w:rsid w:val="00B6691B"/>
    <w:rsid w:val="00B66F85"/>
    <w:rsid w:val="00B67D52"/>
    <w:rsid w:val="00B7078A"/>
    <w:rsid w:val="00B70A4B"/>
    <w:rsid w:val="00B72A00"/>
    <w:rsid w:val="00B7402A"/>
    <w:rsid w:val="00B7554E"/>
    <w:rsid w:val="00B75C30"/>
    <w:rsid w:val="00B76206"/>
    <w:rsid w:val="00B76469"/>
    <w:rsid w:val="00B77006"/>
    <w:rsid w:val="00B7790F"/>
    <w:rsid w:val="00B80B47"/>
    <w:rsid w:val="00B80C4C"/>
    <w:rsid w:val="00B84379"/>
    <w:rsid w:val="00B85A74"/>
    <w:rsid w:val="00B85FC2"/>
    <w:rsid w:val="00B92398"/>
    <w:rsid w:val="00B93CFD"/>
    <w:rsid w:val="00B93DA5"/>
    <w:rsid w:val="00B945E8"/>
    <w:rsid w:val="00B94D83"/>
    <w:rsid w:val="00B9548C"/>
    <w:rsid w:val="00B97598"/>
    <w:rsid w:val="00BA0124"/>
    <w:rsid w:val="00BA1BA4"/>
    <w:rsid w:val="00BA3561"/>
    <w:rsid w:val="00BA412E"/>
    <w:rsid w:val="00BA4518"/>
    <w:rsid w:val="00BA595C"/>
    <w:rsid w:val="00BA631A"/>
    <w:rsid w:val="00BA6A54"/>
    <w:rsid w:val="00BA7324"/>
    <w:rsid w:val="00BA7B2E"/>
    <w:rsid w:val="00BB0A7D"/>
    <w:rsid w:val="00BB0EDB"/>
    <w:rsid w:val="00BB234A"/>
    <w:rsid w:val="00BB362A"/>
    <w:rsid w:val="00BB3A7A"/>
    <w:rsid w:val="00BB4736"/>
    <w:rsid w:val="00BB5821"/>
    <w:rsid w:val="00BB5C03"/>
    <w:rsid w:val="00BB7596"/>
    <w:rsid w:val="00BC0EC6"/>
    <w:rsid w:val="00BC5013"/>
    <w:rsid w:val="00BC54AC"/>
    <w:rsid w:val="00BC619F"/>
    <w:rsid w:val="00BD0D55"/>
    <w:rsid w:val="00BD2D0B"/>
    <w:rsid w:val="00BD3DAF"/>
    <w:rsid w:val="00BD5441"/>
    <w:rsid w:val="00BD76F9"/>
    <w:rsid w:val="00BD7BA1"/>
    <w:rsid w:val="00BD7F80"/>
    <w:rsid w:val="00BE00E1"/>
    <w:rsid w:val="00BE04F2"/>
    <w:rsid w:val="00BE0532"/>
    <w:rsid w:val="00BE0FBA"/>
    <w:rsid w:val="00BE1386"/>
    <w:rsid w:val="00BE1409"/>
    <w:rsid w:val="00BE175A"/>
    <w:rsid w:val="00BE1AE6"/>
    <w:rsid w:val="00BE1F83"/>
    <w:rsid w:val="00BE2600"/>
    <w:rsid w:val="00BE285D"/>
    <w:rsid w:val="00BE32AB"/>
    <w:rsid w:val="00BE3448"/>
    <w:rsid w:val="00BE3A3C"/>
    <w:rsid w:val="00BE3ABC"/>
    <w:rsid w:val="00BE4786"/>
    <w:rsid w:val="00BE4EDB"/>
    <w:rsid w:val="00BE5052"/>
    <w:rsid w:val="00BE6252"/>
    <w:rsid w:val="00BE75A4"/>
    <w:rsid w:val="00BF12A9"/>
    <w:rsid w:val="00BF1B4F"/>
    <w:rsid w:val="00BF443A"/>
    <w:rsid w:val="00BF553C"/>
    <w:rsid w:val="00BF645A"/>
    <w:rsid w:val="00BF6AEB"/>
    <w:rsid w:val="00BF6D67"/>
    <w:rsid w:val="00BF7F7E"/>
    <w:rsid w:val="00C003A1"/>
    <w:rsid w:val="00C004D3"/>
    <w:rsid w:val="00C01348"/>
    <w:rsid w:val="00C01385"/>
    <w:rsid w:val="00C0191D"/>
    <w:rsid w:val="00C01F8B"/>
    <w:rsid w:val="00C027AA"/>
    <w:rsid w:val="00C03516"/>
    <w:rsid w:val="00C04355"/>
    <w:rsid w:val="00C05BD3"/>
    <w:rsid w:val="00C05E2A"/>
    <w:rsid w:val="00C06C21"/>
    <w:rsid w:val="00C07579"/>
    <w:rsid w:val="00C0760F"/>
    <w:rsid w:val="00C07E4E"/>
    <w:rsid w:val="00C113E1"/>
    <w:rsid w:val="00C117F3"/>
    <w:rsid w:val="00C140C4"/>
    <w:rsid w:val="00C1459A"/>
    <w:rsid w:val="00C145E6"/>
    <w:rsid w:val="00C15235"/>
    <w:rsid w:val="00C16AA6"/>
    <w:rsid w:val="00C17BF4"/>
    <w:rsid w:val="00C2165D"/>
    <w:rsid w:val="00C22422"/>
    <w:rsid w:val="00C24500"/>
    <w:rsid w:val="00C24EC7"/>
    <w:rsid w:val="00C255DA"/>
    <w:rsid w:val="00C26766"/>
    <w:rsid w:val="00C267B8"/>
    <w:rsid w:val="00C26CC6"/>
    <w:rsid w:val="00C306AB"/>
    <w:rsid w:val="00C31E22"/>
    <w:rsid w:val="00C323C7"/>
    <w:rsid w:val="00C33600"/>
    <w:rsid w:val="00C34D95"/>
    <w:rsid w:val="00C35B11"/>
    <w:rsid w:val="00C3630F"/>
    <w:rsid w:val="00C3647C"/>
    <w:rsid w:val="00C36713"/>
    <w:rsid w:val="00C367E4"/>
    <w:rsid w:val="00C36B9F"/>
    <w:rsid w:val="00C376F2"/>
    <w:rsid w:val="00C40DAF"/>
    <w:rsid w:val="00C44EC0"/>
    <w:rsid w:val="00C462BE"/>
    <w:rsid w:val="00C46F53"/>
    <w:rsid w:val="00C47328"/>
    <w:rsid w:val="00C4792B"/>
    <w:rsid w:val="00C47A83"/>
    <w:rsid w:val="00C50056"/>
    <w:rsid w:val="00C51217"/>
    <w:rsid w:val="00C54CC1"/>
    <w:rsid w:val="00C55A92"/>
    <w:rsid w:val="00C55F99"/>
    <w:rsid w:val="00C5736D"/>
    <w:rsid w:val="00C606DA"/>
    <w:rsid w:val="00C61FBC"/>
    <w:rsid w:val="00C63784"/>
    <w:rsid w:val="00C63B7C"/>
    <w:rsid w:val="00C71F45"/>
    <w:rsid w:val="00C747CA"/>
    <w:rsid w:val="00C7564F"/>
    <w:rsid w:val="00C77482"/>
    <w:rsid w:val="00C776ED"/>
    <w:rsid w:val="00C803D3"/>
    <w:rsid w:val="00C8102A"/>
    <w:rsid w:val="00C81A7E"/>
    <w:rsid w:val="00C83F3C"/>
    <w:rsid w:val="00C872F7"/>
    <w:rsid w:val="00C91126"/>
    <w:rsid w:val="00C92927"/>
    <w:rsid w:val="00C93966"/>
    <w:rsid w:val="00C939D6"/>
    <w:rsid w:val="00C94AC7"/>
    <w:rsid w:val="00C956B2"/>
    <w:rsid w:val="00C97727"/>
    <w:rsid w:val="00C97A03"/>
    <w:rsid w:val="00C97A7B"/>
    <w:rsid w:val="00C97B48"/>
    <w:rsid w:val="00C97E0E"/>
    <w:rsid w:val="00CA1BE9"/>
    <w:rsid w:val="00CA3D97"/>
    <w:rsid w:val="00CA46E7"/>
    <w:rsid w:val="00CA4F9B"/>
    <w:rsid w:val="00CA52BE"/>
    <w:rsid w:val="00CA61AC"/>
    <w:rsid w:val="00CA6DA0"/>
    <w:rsid w:val="00CB2122"/>
    <w:rsid w:val="00CB2847"/>
    <w:rsid w:val="00CB324D"/>
    <w:rsid w:val="00CB47A3"/>
    <w:rsid w:val="00CB5201"/>
    <w:rsid w:val="00CB6230"/>
    <w:rsid w:val="00CB6EDD"/>
    <w:rsid w:val="00CC0BB9"/>
    <w:rsid w:val="00CC1B6F"/>
    <w:rsid w:val="00CC25A7"/>
    <w:rsid w:val="00CC375E"/>
    <w:rsid w:val="00CC44FF"/>
    <w:rsid w:val="00CC5E1F"/>
    <w:rsid w:val="00CC5EF6"/>
    <w:rsid w:val="00CC6246"/>
    <w:rsid w:val="00CC6521"/>
    <w:rsid w:val="00CD0407"/>
    <w:rsid w:val="00CD079B"/>
    <w:rsid w:val="00CD1BF6"/>
    <w:rsid w:val="00CD34B2"/>
    <w:rsid w:val="00CD3523"/>
    <w:rsid w:val="00CD35BF"/>
    <w:rsid w:val="00CD3C2F"/>
    <w:rsid w:val="00CD495C"/>
    <w:rsid w:val="00CD53B4"/>
    <w:rsid w:val="00CD5B79"/>
    <w:rsid w:val="00CD5C57"/>
    <w:rsid w:val="00CD6F9D"/>
    <w:rsid w:val="00CE0646"/>
    <w:rsid w:val="00CE0CDF"/>
    <w:rsid w:val="00CE1EE2"/>
    <w:rsid w:val="00CE1EF9"/>
    <w:rsid w:val="00CE2D10"/>
    <w:rsid w:val="00CE3DF3"/>
    <w:rsid w:val="00CF09F3"/>
    <w:rsid w:val="00CF2DF8"/>
    <w:rsid w:val="00CF341A"/>
    <w:rsid w:val="00CF3840"/>
    <w:rsid w:val="00CF3864"/>
    <w:rsid w:val="00CF3F6F"/>
    <w:rsid w:val="00CF4B8A"/>
    <w:rsid w:val="00CF6105"/>
    <w:rsid w:val="00CF6BD9"/>
    <w:rsid w:val="00CF6D6E"/>
    <w:rsid w:val="00CF76E2"/>
    <w:rsid w:val="00CF7F75"/>
    <w:rsid w:val="00D00970"/>
    <w:rsid w:val="00D00AD9"/>
    <w:rsid w:val="00D02841"/>
    <w:rsid w:val="00D0371C"/>
    <w:rsid w:val="00D0473B"/>
    <w:rsid w:val="00D05109"/>
    <w:rsid w:val="00D05688"/>
    <w:rsid w:val="00D05AF9"/>
    <w:rsid w:val="00D0660E"/>
    <w:rsid w:val="00D0697E"/>
    <w:rsid w:val="00D06C34"/>
    <w:rsid w:val="00D07A71"/>
    <w:rsid w:val="00D10D21"/>
    <w:rsid w:val="00D12746"/>
    <w:rsid w:val="00D12AC2"/>
    <w:rsid w:val="00D131B7"/>
    <w:rsid w:val="00D14A7F"/>
    <w:rsid w:val="00D15719"/>
    <w:rsid w:val="00D16B8E"/>
    <w:rsid w:val="00D16CCF"/>
    <w:rsid w:val="00D2040D"/>
    <w:rsid w:val="00D2064E"/>
    <w:rsid w:val="00D23037"/>
    <w:rsid w:val="00D23AA2"/>
    <w:rsid w:val="00D24022"/>
    <w:rsid w:val="00D25185"/>
    <w:rsid w:val="00D272E3"/>
    <w:rsid w:val="00D307C8"/>
    <w:rsid w:val="00D30C9E"/>
    <w:rsid w:val="00D31DB9"/>
    <w:rsid w:val="00D32419"/>
    <w:rsid w:val="00D336B3"/>
    <w:rsid w:val="00D34A7C"/>
    <w:rsid w:val="00D35639"/>
    <w:rsid w:val="00D3574B"/>
    <w:rsid w:val="00D35E52"/>
    <w:rsid w:val="00D413C2"/>
    <w:rsid w:val="00D418CC"/>
    <w:rsid w:val="00D42435"/>
    <w:rsid w:val="00D42553"/>
    <w:rsid w:val="00D4272B"/>
    <w:rsid w:val="00D42ABD"/>
    <w:rsid w:val="00D44E8E"/>
    <w:rsid w:val="00D4662C"/>
    <w:rsid w:val="00D472B0"/>
    <w:rsid w:val="00D47EE0"/>
    <w:rsid w:val="00D5186B"/>
    <w:rsid w:val="00D5541F"/>
    <w:rsid w:val="00D55485"/>
    <w:rsid w:val="00D55CF2"/>
    <w:rsid w:val="00D57A78"/>
    <w:rsid w:val="00D6010A"/>
    <w:rsid w:val="00D60587"/>
    <w:rsid w:val="00D60630"/>
    <w:rsid w:val="00D60853"/>
    <w:rsid w:val="00D60AD5"/>
    <w:rsid w:val="00D61088"/>
    <w:rsid w:val="00D61DB6"/>
    <w:rsid w:val="00D62CE5"/>
    <w:rsid w:val="00D633A5"/>
    <w:rsid w:val="00D6462F"/>
    <w:rsid w:val="00D66170"/>
    <w:rsid w:val="00D662D0"/>
    <w:rsid w:val="00D66E3C"/>
    <w:rsid w:val="00D702EA"/>
    <w:rsid w:val="00D70863"/>
    <w:rsid w:val="00D71E2D"/>
    <w:rsid w:val="00D71FED"/>
    <w:rsid w:val="00D72266"/>
    <w:rsid w:val="00D72680"/>
    <w:rsid w:val="00D747A2"/>
    <w:rsid w:val="00D75ED9"/>
    <w:rsid w:val="00D75F32"/>
    <w:rsid w:val="00D76D3C"/>
    <w:rsid w:val="00D777CD"/>
    <w:rsid w:val="00D80D8D"/>
    <w:rsid w:val="00D81265"/>
    <w:rsid w:val="00D812F1"/>
    <w:rsid w:val="00D82703"/>
    <w:rsid w:val="00D82C86"/>
    <w:rsid w:val="00D83910"/>
    <w:rsid w:val="00D8434D"/>
    <w:rsid w:val="00D8457B"/>
    <w:rsid w:val="00D84AB9"/>
    <w:rsid w:val="00D8546B"/>
    <w:rsid w:val="00D8703C"/>
    <w:rsid w:val="00D87D0D"/>
    <w:rsid w:val="00D90317"/>
    <w:rsid w:val="00D9270B"/>
    <w:rsid w:val="00D928EF"/>
    <w:rsid w:val="00D9335A"/>
    <w:rsid w:val="00D93472"/>
    <w:rsid w:val="00D95E81"/>
    <w:rsid w:val="00D972AA"/>
    <w:rsid w:val="00D9778A"/>
    <w:rsid w:val="00D97B98"/>
    <w:rsid w:val="00DA01DF"/>
    <w:rsid w:val="00DA01FD"/>
    <w:rsid w:val="00DA110B"/>
    <w:rsid w:val="00DA4491"/>
    <w:rsid w:val="00DA4C26"/>
    <w:rsid w:val="00DA4DDD"/>
    <w:rsid w:val="00DA57BD"/>
    <w:rsid w:val="00DA5B32"/>
    <w:rsid w:val="00DA6FA4"/>
    <w:rsid w:val="00DB180D"/>
    <w:rsid w:val="00DB3207"/>
    <w:rsid w:val="00DB49D5"/>
    <w:rsid w:val="00DB4C9B"/>
    <w:rsid w:val="00DB4D97"/>
    <w:rsid w:val="00DB5D5E"/>
    <w:rsid w:val="00DB60E9"/>
    <w:rsid w:val="00DB61A3"/>
    <w:rsid w:val="00DC0C95"/>
    <w:rsid w:val="00DC2949"/>
    <w:rsid w:val="00DC47B6"/>
    <w:rsid w:val="00DC5064"/>
    <w:rsid w:val="00DD0743"/>
    <w:rsid w:val="00DD0D17"/>
    <w:rsid w:val="00DD0FE1"/>
    <w:rsid w:val="00DD1FBB"/>
    <w:rsid w:val="00DD2245"/>
    <w:rsid w:val="00DD45B2"/>
    <w:rsid w:val="00DE031D"/>
    <w:rsid w:val="00DE0F6B"/>
    <w:rsid w:val="00DE1318"/>
    <w:rsid w:val="00DE2114"/>
    <w:rsid w:val="00DE21D3"/>
    <w:rsid w:val="00DE2A6C"/>
    <w:rsid w:val="00DE2D3D"/>
    <w:rsid w:val="00DE3422"/>
    <w:rsid w:val="00DE3DAE"/>
    <w:rsid w:val="00DE453F"/>
    <w:rsid w:val="00DE5607"/>
    <w:rsid w:val="00DE5919"/>
    <w:rsid w:val="00DE6D9C"/>
    <w:rsid w:val="00DE73A4"/>
    <w:rsid w:val="00DE780C"/>
    <w:rsid w:val="00DE79F3"/>
    <w:rsid w:val="00DE7D26"/>
    <w:rsid w:val="00DF027D"/>
    <w:rsid w:val="00DF1001"/>
    <w:rsid w:val="00DF182A"/>
    <w:rsid w:val="00DF2070"/>
    <w:rsid w:val="00DF25FF"/>
    <w:rsid w:val="00DF465E"/>
    <w:rsid w:val="00DF4769"/>
    <w:rsid w:val="00DF5012"/>
    <w:rsid w:val="00DF60B2"/>
    <w:rsid w:val="00DF786A"/>
    <w:rsid w:val="00E00078"/>
    <w:rsid w:val="00E00692"/>
    <w:rsid w:val="00E00FFF"/>
    <w:rsid w:val="00E01712"/>
    <w:rsid w:val="00E02E9F"/>
    <w:rsid w:val="00E04DE6"/>
    <w:rsid w:val="00E04F05"/>
    <w:rsid w:val="00E05A23"/>
    <w:rsid w:val="00E05E3C"/>
    <w:rsid w:val="00E064C6"/>
    <w:rsid w:val="00E07508"/>
    <w:rsid w:val="00E0756B"/>
    <w:rsid w:val="00E100EB"/>
    <w:rsid w:val="00E11C56"/>
    <w:rsid w:val="00E14606"/>
    <w:rsid w:val="00E148B2"/>
    <w:rsid w:val="00E15ED7"/>
    <w:rsid w:val="00E161EF"/>
    <w:rsid w:val="00E1718D"/>
    <w:rsid w:val="00E17817"/>
    <w:rsid w:val="00E21447"/>
    <w:rsid w:val="00E21497"/>
    <w:rsid w:val="00E2161A"/>
    <w:rsid w:val="00E2331F"/>
    <w:rsid w:val="00E23E42"/>
    <w:rsid w:val="00E2473D"/>
    <w:rsid w:val="00E25311"/>
    <w:rsid w:val="00E26FDF"/>
    <w:rsid w:val="00E2703F"/>
    <w:rsid w:val="00E271B6"/>
    <w:rsid w:val="00E308FD"/>
    <w:rsid w:val="00E30989"/>
    <w:rsid w:val="00E30A0C"/>
    <w:rsid w:val="00E30E95"/>
    <w:rsid w:val="00E327D2"/>
    <w:rsid w:val="00E32809"/>
    <w:rsid w:val="00E3323B"/>
    <w:rsid w:val="00E33C68"/>
    <w:rsid w:val="00E3557D"/>
    <w:rsid w:val="00E3654A"/>
    <w:rsid w:val="00E373F3"/>
    <w:rsid w:val="00E375CE"/>
    <w:rsid w:val="00E408B7"/>
    <w:rsid w:val="00E41A5D"/>
    <w:rsid w:val="00E427DE"/>
    <w:rsid w:val="00E43AAE"/>
    <w:rsid w:val="00E43D58"/>
    <w:rsid w:val="00E4499C"/>
    <w:rsid w:val="00E4615D"/>
    <w:rsid w:val="00E46BFD"/>
    <w:rsid w:val="00E51DE4"/>
    <w:rsid w:val="00E535EA"/>
    <w:rsid w:val="00E54841"/>
    <w:rsid w:val="00E54A1A"/>
    <w:rsid w:val="00E555D3"/>
    <w:rsid w:val="00E5588F"/>
    <w:rsid w:val="00E568ED"/>
    <w:rsid w:val="00E56AAD"/>
    <w:rsid w:val="00E5751F"/>
    <w:rsid w:val="00E576A6"/>
    <w:rsid w:val="00E579F9"/>
    <w:rsid w:val="00E60221"/>
    <w:rsid w:val="00E60E01"/>
    <w:rsid w:val="00E6136C"/>
    <w:rsid w:val="00E61E9B"/>
    <w:rsid w:val="00E61F83"/>
    <w:rsid w:val="00E623A9"/>
    <w:rsid w:val="00E63496"/>
    <w:rsid w:val="00E64592"/>
    <w:rsid w:val="00E65156"/>
    <w:rsid w:val="00E701D0"/>
    <w:rsid w:val="00E70D55"/>
    <w:rsid w:val="00E71C79"/>
    <w:rsid w:val="00E725D3"/>
    <w:rsid w:val="00E725F4"/>
    <w:rsid w:val="00E72BE9"/>
    <w:rsid w:val="00E72DCA"/>
    <w:rsid w:val="00E73544"/>
    <w:rsid w:val="00E7459D"/>
    <w:rsid w:val="00E74B16"/>
    <w:rsid w:val="00E758AD"/>
    <w:rsid w:val="00E76858"/>
    <w:rsid w:val="00E76C20"/>
    <w:rsid w:val="00E76F09"/>
    <w:rsid w:val="00E772DB"/>
    <w:rsid w:val="00E77304"/>
    <w:rsid w:val="00E776F0"/>
    <w:rsid w:val="00E77D19"/>
    <w:rsid w:val="00E8091B"/>
    <w:rsid w:val="00E80B8D"/>
    <w:rsid w:val="00E80CE8"/>
    <w:rsid w:val="00E8192B"/>
    <w:rsid w:val="00E8249B"/>
    <w:rsid w:val="00E828D3"/>
    <w:rsid w:val="00E82DF4"/>
    <w:rsid w:val="00E84E6E"/>
    <w:rsid w:val="00E85D9E"/>
    <w:rsid w:val="00E87209"/>
    <w:rsid w:val="00E90415"/>
    <w:rsid w:val="00E90E75"/>
    <w:rsid w:val="00E92B35"/>
    <w:rsid w:val="00E934F2"/>
    <w:rsid w:val="00E94C59"/>
    <w:rsid w:val="00E95859"/>
    <w:rsid w:val="00E96428"/>
    <w:rsid w:val="00E96563"/>
    <w:rsid w:val="00E96770"/>
    <w:rsid w:val="00E96A84"/>
    <w:rsid w:val="00E96EDF"/>
    <w:rsid w:val="00E97276"/>
    <w:rsid w:val="00E97460"/>
    <w:rsid w:val="00E9793F"/>
    <w:rsid w:val="00EA0AAB"/>
    <w:rsid w:val="00EA0EEE"/>
    <w:rsid w:val="00EA1B20"/>
    <w:rsid w:val="00EA204E"/>
    <w:rsid w:val="00EA2EDF"/>
    <w:rsid w:val="00EA53BB"/>
    <w:rsid w:val="00EA56CD"/>
    <w:rsid w:val="00EA705C"/>
    <w:rsid w:val="00EA7A0D"/>
    <w:rsid w:val="00EB03E2"/>
    <w:rsid w:val="00EB0C4B"/>
    <w:rsid w:val="00EB1BC6"/>
    <w:rsid w:val="00EB216E"/>
    <w:rsid w:val="00EB22A5"/>
    <w:rsid w:val="00EB3B70"/>
    <w:rsid w:val="00EB486A"/>
    <w:rsid w:val="00EB6C44"/>
    <w:rsid w:val="00EB6D36"/>
    <w:rsid w:val="00EC121C"/>
    <w:rsid w:val="00EC15D7"/>
    <w:rsid w:val="00EC2758"/>
    <w:rsid w:val="00EC40FE"/>
    <w:rsid w:val="00EC418C"/>
    <w:rsid w:val="00EC419F"/>
    <w:rsid w:val="00EC5468"/>
    <w:rsid w:val="00EC7A0C"/>
    <w:rsid w:val="00ED00B8"/>
    <w:rsid w:val="00ED1A46"/>
    <w:rsid w:val="00ED243A"/>
    <w:rsid w:val="00ED3B63"/>
    <w:rsid w:val="00ED5FA6"/>
    <w:rsid w:val="00ED656D"/>
    <w:rsid w:val="00ED7C13"/>
    <w:rsid w:val="00ED7E6F"/>
    <w:rsid w:val="00EE05E0"/>
    <w:rsid w:val="00EE09FB"/>
    <w:rsid w:val="00EE1189"/>
    <w:rsid w:val="00EE1258"/>
    <w:rsid w:val="00EE338F"/>
    <w:rsid w:val="00EE5AAC"/>
    <w:rsid w:val="00EE644A"/>
    <w:rsid w:val="00EE6F28"/>
    <w:rsid w:val="00EE7B9C"/>
    <w:rsid w:val="00EE7D81"/>
    <w:rsid w:val="00EE7EF7"/>
    <w:rsid w:val="00EE7F6B"/>
    <w:rsid w:val="00EF00E5"/>
    <w:rsid w:val="00EF1985"/>
    <w:rsid w:val="00EF1EB4"/>
    <w:rsid w:val="00EF1FC1"/>
    <w:rsid w:val="00EF25DC"/>
    <w:rsid w:val="00EF264A"/>
    <w:rsid w:val="00EF2BF7"/>
    <w:rsid w:val="00EF35B2"/>
    <w:rsid w:val="00EF3C62"/>
    <w:rsid w:val="00EF439D"/>
    <w:rsid w:val="00EF44B1"/>
    <w:rsid w:val="00EF4861"/>
    <w:rsid w:val="00EF652A"/>
    <w:rsid w:val="00EF6569"/>
    <w:rsid w:val="00EF67BD"/>
    <w:rsid w:val="00EF76F2"/>
    <w:rsid w:val="00F0014C"/>
    <w:rsid w:val="00F012BF"/>
    <w:rsid w:val="00F01776"/>
    <w:rsid w:val="00F01DD4"/>
    <w:rsid w:val="00F027AE"/>
    <w:rsid w:val="00F032BD"/>
    <w:rsid w:val="00F037AB"/>
    <w:rsid w:val="00F03A47"/>
    <w:rsid w:val="00F0506C"/>
    <w:rsid w:val="00F06D4E"/>
    <w:rsid w:val="00F07BE2"/>
    <w:rsid w:val="00F07BF7"/>
    <w:rsid w:val="00F10103"/>
    <w:rsid w:val="00F1152D"/>
    <w:rsid w:val="00F118F4"/>
    <w:rsid w:val="00F13F24"/>
    <w:rsid w:val="00F14C38"/>
    <w:rsid w:val="00F176C4"/>
    <w:rsid w:val="00F17CA0"/>
    <w:rsid w:val="00F207BD"/>
    <w:rsid w:val="00F21485"/>
    <w:rsid w:val="00F2183F"/>
    <w:rsid w:val="00F21B01"/>
    <w:rsid w:val="00F2206A"/>
    <w:rsid w:val="00F22765"/>
    <w:rsid w:val="00F228DF"/>
    <w:rsid w:val="00F24857"/>
    <w:rsid w:val="00F249E3"/>
    <w:rsid w:val="00F25B97"/>
    <w:rsid w:val="00F269F8"/>
    <w:rsid w:val="00F30D3F"/>
    <w:rsid w:val="00F3234B"/>
    <w:rsid w:val="00F33DE2"/>
    <w:rsid w:val="00F35600"/>
    <w:rsid w:val="00F36395"/>
    <w:rsid w:val="00F36836"/>
    <w:rsid w:val="00F405A7"/>
    <w:rsid w:val="00F416B1"/>
    <w:rsid w:val="00F42827"/>
    <w:rsid w:val="00F44A53"/>
    <w:rsid w:val="00F45D6C"/>
    <w:rsid w:val="00F51B9D"/>
    <w:rsid w:val="00F51C31"/>
    <w:rsid w:val="00F52DAC"/>
    <w:rsid w:val="00F5341B"/>
    <w:rsid w:val="00F53791"/>
    <w:rsid w:val="00F57384"/>
    <w:rsid w:val="00F57FE8"/>
    <w:rsid w:val="00F61FB6"/>
    <w:rsid w:val="00F6415D"/>
    <w:rsid w:val="00F641FC"/>
    <w:rsid w:val="00F64343"/>
    <w:rsid w:val="00F65773"/>
    <w:rsid w:val="00F6729B"/>
    <w:rsid w:val="00F706EA"/>
    <w:rsid w:val="00F70A56"/>
    <w:rsid w:val="00F72125"/>
    <w:rsid w:val="00F7266F"/>
    <w:rsid w:val="00F72735"/>
    <w:rsid w:val="00F72EA1"/>
    <w:rsid w:val="00F733C7"/>
    <w:rsid w:val="00F75E1E"/>
    <w:rsid w:val="00F75F29"/>
    <w:rsid w:val="00F77235"/>
    <w:rsid w:val="00F80B82"/>
    <w:rsid w:val="00F80F4E"/>
    <w:rsid w:val="00F821D6"/>
    <w:rsid w:val="00F825D9"/>
    <w:rsid w:val="00F82FA8"/>
    <w:rsid w:val="00F85143"/>
    <w:rsid w:val="00F87DA2"/>
    <w:rsid w:val="00F87E9F"/>
    <w:rsid w:val="00F9002D"/>
    <w:rsid w:val="00F901B9"/>
    <w:rsid w:val="00F91572"/>
    <w:rsid w:val="00F92CCE"/>
    <w:rsid w:val="00F93F69"/>
    <w:rsid w:val="00F94859"/>
    <w:rsid w:val="00F95480"/>
    <w:rsid w:val="00F95776"/>
    <w:rsid w:val="00F96CB2"/>
    <w:rsid w:val="00F96DCC"/>
    <w:rsid w:val="00F97293"/>
    <w:rsid w:val="00FA1387"/>
    <w:rsid w:val="00FA18F1"/>
    <w:rsid w:val="00FA3017"/>
    <w:rsid w:val="00FA3539"/>
    <w:rsid w:val="00FA38DB"/>
    <w:rsid w:val="00FA4D49"/>
    <w:rsid w:val="00FA52D4"/>
    <w:rsid w:val="00FA746A"/>
    <w:rsid w:val="00FB120B"/>
    <w:rsid w:val="00FB2FEF"/>
    <w:rsid w:val="00FB31E8"/>
    <w:rsid w:val="00FB3CDD"/>
    <w:rsid w:val="00FB47AB"/>
    <w:rsid w:val="00FB4E84"/>
    <w:rsid w:val="00FB7610"/>
    <w:rsid w:val="00FB7A9E"/>
    <w:rsid w:val="00FC04DE"/>
    <w:rsid w:val="00FC133B"/>
    <w:rsid w:val="00FC1E63"/>
    <w:rsid w:val="00FC2C9F"/>
    <w:rsid w:val="00FC4A75"/>
    <w:rsid w:val="00FC4BA7"/>
    <w:rsid w:val="00FC5019"/>
    <w:rsid w:val="00FC52CF"/>
    <w:rsid w:val="00FC5813"/>
    <w:rsid w:val="00FC618E"/>
    <w:rsid w:val="00FC6648"/>
    <w:rsid w:val="00FC7E13"/>
    <w:rsid w:val="00FD0767"/>
    <w:rsid w:val="00FD07EC"/>
    <w:rsid w:val="00FD0F3A"/>
    <w:rsid w:val="00FD152D"/>
    <w:rsid w:val="00FD2C4B"/>
    <w:rsid w:val="00FD3178"/>
    <w:rsid w:val="00FD4072"/>
    <w:rsid w:val="00FD59CB"/>
    <w:rsid w:val="00FD5B7F"/>
    <w:rsid w:val="00FD626B"/>
    <w:rsid w:val="00FD6F7D"/>
    <w:rsid w:val="00FE02CA"/>
    <w:rsid w:val="00FE181A"/>
    <w:rsid w:val="00FE1C23"/>
    <w:rsid w:val="00FE1EE8"/>
    <w:rsid w:val="00FE31F3"/>
    <w:rsid w:val="00FE4251"/>
    <w:rsid w:val="00FE7011"/>
    <w:rsid w:val="00FF0189"/>
    <w:rsid w:val="00FF02AA"/>
    <w:rsid w:val="00FF048C"/>
    <w:rsid w:val="00FF05D9"/>
    <w:rsid w:val="00FF0DDC"/>
    <w:rsid w:val="00FF1270"/>
    <w:rsid w:val="00FF1BBE"/>
    <w:rsid w:val="00FF22DC"/>
    <w:rsid w:val="00FF2883"/>
    <w:rsid w:val="00FF5039"/>
    <w:rsid w:val="00FF6632"/>
    <w:rsid w:val="00FF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885276"/>
  <w15:docId w15:val="{FD6CBB7A-CFF4-4126-8039-6612A02B3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Segoe UI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B58DC"/>
    <w:pPr>
      <w:jc w:val="both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D7A2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D7A28"/>
  </w:style>
  <w:style w:type="paragraph" w:styleId="Pidipagina">
    <w:name w:val="footer"/>
    <w:basedOn w:val="Normale"/>
    <w:link w:val="PidipaginaCarattere"/>
    <w:uiPriority w:val="99"/>
    <w:unhideWhenUsed/>
    <w:rsid w:val="001D7A2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D7A2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D7A2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1D7A28"/>
    <w:rPr>
      <w:rFonts w:ascii="Tahoma" w:hAnsi="Tahoma" w:cs="Tahoma"/>
      <w:sz w:val="16"/>
      <w:szCs w:val="16"/>
    </w:rPr>
  </w:style>
  <w:style w:type="character" w:styleId="Enfasidelicata">
    <w:name w:val="Subtle Emphasis"/>
    <w:uiPriority w:val="19"/>
    <w:qFormat/>
    <w:rsid w:val="00C44EC0"/>
    <w:rPr>
      <w:i/>
      <w:iCs/>
      <w:color w:val="808080"/>
    </w:rPr>
  </w:style>
  <w:style w:type="character" w:styleId="Collegamentoipertestuale">
    <w:name w:val="Hyperlink"/>
    <w:uiPriority w:val="99"/>
    <w:unhideWhenUsed/>
    <w:rsid w:val="00373C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3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da%20Novakovic\Documents\Documents\PAPER2_TIZIANA\SUBMISSION\MANUSCRIPT%20FINAL%20VERSION\COVER%20LETTER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COVER LETTER</Template>
  <TotalTime>10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Links>
    <vt:vector size="12" baseType="variant">
      <vt:variant>
        <vt:i4>4390957</vt:i4>
      </vt:variant>
      <vt:variant>
        <vt:i4>3</vt:i4>
      </vt:variant>
      <vt:variant>
        <vt:i4>0</vt:i4>
      </vt:variant>
      <vt:variant>
        <vt:i4>5</vt:i4>
      </vt:variant>
      <vt:variant>
        <vt:lpwstr>mailto:joonholee@korea.ac.kr</vt:lpwstr>
      </vt:variant>
      <vt:variant>
        <vt:lpwstr/>
      </vt:variant>
      <vt:variant>
        <vt:i4>4849696</vt:i4>
      </vt:variant>
      <vt:variant>
        <vt:i4>0</vt:i4>
      </vt:variant>
      <vt:variant>
        <vt:i4>0</vt:i4>
      </vt:variant>
      <vt:variant>
        <vt:i4>5</vt:i4>
      </vt:variant>
      <vt:variant>
        <vt:lpwstr>mailto:plevachuk@mail.lviv.ua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Rada Novakovic</dc:creator>
  <cp:keywords/>
  <cp:lastModifiedBy>Rada Novakovic</cp:lastModifiedBy>
  <cp:revision>18</cp:revision>
  <cp:lastPrinted>2016-05-18T09:58:00Z</cp:lastPrinted>
  <dcterms:created xsi:type="dcterms:W3CDTF">2018-01-12T16:09:00Z</dcterms:created>
  <dcterms:modified xsi:type="dcterms:W3CDTF">2018-01-12T16:20:00Z</dcterms:modified>
</cp:coreProperties>
</file>